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Иклимшиноси чиро меомузад?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Қонунҳои ташаккули иқлим, тақсимоти онҳо дар кураи з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мин ва тағйиротро дар гузашта ва оянда;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Қонунҳои ташаккули пиряхҳо, тақсимоти онҳо дар кураи з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мин ва тағйиротро дар гузашта ва оянда;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Қонунҳои ташаккули обҳои атмосфери, тақсимоти онҳо дар кураи замин ва тағйиротро дар гузашта ва оянда;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Қонунҳои ташаккули растаниҳо, тақсимоти онҳо дар кураи замин ва тағйиротро дар гузашта ва оянда;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Қонунҳои ташаккули обҳои укёнусҳо, тақсимоти онҳо дар кураи з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мин ва тағйиротро дар гузашта ва оянда;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bookmarkStart w:id="0" w:name="_GoBack"/>
      <w:bookmarkEnd w:id="0"/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Омилҳои ташаккули иқлим маънои омилҳои статикиро доранд, яъне дар тӯли сол бетағйир боқӣ мемонанд, масалан: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Арзи ҷуғрофӣ;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Арзи магнити;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Арзи шимол;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Арзи чануб;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Арзи ҷуғрофӣ ва магнити;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Иқлими ҷаҳонӣ ин: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Маҷмӯи омории ҳолатҳое мебошад, ки системаи "атмосфера-уқёнус-замин-криосфера-биосфера" дар тӯли давраҳои якчанд даҳсола тай кард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Маҷмӯи омории ҳолатҳое мебошад, ки системаи "атмосфера-криосфера-биосфера" дар тӯли давраҳои якчанд даҳсола тай ка</w:t>
      </w:r>
      <w:r w:rsidRPr="007D7B7D">
        <w:rPr>
          <w:rFonts w:ascii="Palatino Linotype" w:hAnsi="Palatino Linotype"/>
          <w:sz w:val="28"/>
          <w:szCs w:val="28"/>
        </w:rPr>
        <w:t>р</w:t>
      </w:r>
      <w:r w:rsidRPr="007D7B7D">
        <w:rPr>
          <w:rFonts w:ascii="Palatino Linotype" w:hAnsi="Palatino Linotype"/>
          <w:sz w:val="28"/>
          <w:szCs w:val="28"/>
        </w:rPr>
        <w:t>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Маҷмӯи омории ҳолатҳое мебошад, ки системаи " уқёнус-замин-криосфера-биосфера" дар тӯли давраҳои якчанд даҳсола тай кардааст;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Маҷмӯи омории ҳолатҳое мебошад, ки системаи "атмосфера-уқёнус-замин-криосфера-биосфера" дар тӯли давраи як даҳсола тай кардааст;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Маҷмӯи омории ҳолатҳое мебошад, ки системаи "атмосфера-уқёнус-замин-криосфера-биосфера" дар тӯли як сол тай кардааст;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Равандҳои ташаккули иқлим ҳамчун равандҳое дарк мешаванд, ки дар тӯли сол тағир меёбанд, масалан: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Гардиши гармӣ;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Гардиши хунукӣ;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Гардиши атмосферӣ;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Гардиши об дар атмосфера;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Гардиши гармӣ дар уқёнус;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  <w:lang w:val="tt-RU"/>
        </w:rPr>
        <w:t>ш</w:t>
      </w:r>
      <w:r w:rsidRPr="007D7B7D">
        <w:rPr>
          <w:rFonts w:ascii="Palatino Linotype" w:hAnsi="Palatino Linotype"/>
          <w:sz w:val="28"/>
          <w:szCs w:val="28"/>
        </w:rPr>
        <w:t>оҳидаҳои бисёрсола чиро нишон медиҳанд?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Қонунияти ивазшавии бисёрсолаи обу ҳаворо;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Қонунияти ивазшавии бисёрсолаи обу ҳаворо;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Қонунияти ивазшавии бисёрсолаи танҳо ҳаворо;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Қонунияти ивазшавии бисёрсолаи танҳо обро;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Қонунияти ивазшавии бисёрсолаи растаниҳоро;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Решаи калимаи иқлим аз калимаи юнони «клима» пайдо шуда, дар истифодабарии ин калима кунчи афтиши нурҳои чи ба инобат гирифта шуд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аст?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Офтоб;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Моҳ;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Барф;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Зуҳал;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Миррих;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 вазъияти миёнаи атмосфера буда, нишондиҳандаи маълумотҳои миёнаи кадом элементҳо мебошад: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Метеорологӣ;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Гидрологӣ;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Гидрогеологӣ;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Тектоникӣ;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Сейсмикӣ;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Минтақаҳои баҳрии бо яхбандии мавсимӣ ва дарозмуддат кадомҳоянд?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Ҳавзаи марказии Арктика; Минтақаи арктикии уқёнуси Ором;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Ҳавзаи марказии Арктика; Минтақаи арктикии Ҳиндустон;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Ҳавзаи арктикаи Ҳиндустон; Минтақаи арктикии уқёнуси Ором;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Ҳавзаи марказии Атлантика; Минтақаи арктикии уқёнуси Ором;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Ҳавзаи марказии Арктика; Минтакаи арктикии Атлантика;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9.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Ҳозир диққати асосӣ ба усули нав – усули комплексӣ дода шуд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аст.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Ин усул бо номи климатология комплексӣ маълум буда</w:t>
      </w:r>
      <w:r w:rsidRPr="007D7B7D">
        <w:rPr>
          <w:rFonts w:ascii="Palatino Linotype" w:hAnsi="Palatino Linotype"/>
          <w:sz w:val="28"/>
          <w:szCs w:val="28"/>
          <w:lang w:val="tt-RU"/>
        </w:rPr>
        <w:t xml:space="preserve">, </w:t>
      </w:r>
      <w:r w:rsidRPr="007D7B7D">
        <w:rPr>
          <w:rFonts w:ascii="Palatino Linotype" w:hAnsi="Palatino Linotype"/>
          <w:sz w:val="28"/>
          <w:szCs w:val="28"/>
        </w:rPr>
        <w:t>аз тар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фи ки пешниҳод карда шудааст?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Е.Е. Фёдоров;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Д.Е. Петров;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Г.В. Иванов;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Е.Е. Смирнов;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В.Е. Суслов;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Омилхои асосии иклимпайдокунандаро номбар кунед: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Нури офтоб, гуногунии сатҳи Замин, чараёнҳои уқёнус, орография;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Нури моҳтоб, гуногунии сатҳи Замин, чараёнҳои уқёнус, орография;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Нури офтоб, гуногунии сатҳи Замин, чараёнҳои магнити, орография;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Нури офтоб, гуногунии сатҳи Замин, чараёнҳои уқёнус, ге</w:t>
      </w:r>
      <w:r w:rsidRPr="007D7B7D">
        <w:rPr>
          <w:rFonts w:ascii="Palatino Linotype" w:hAnsi="Palatino Linotype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>графия;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Нури офтоб, гуногунии сатҳи Замин, чараёнҳои уқёнус, демография;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Таснифотҳои аввалини иқлим солҳои 70-уми кадом аср пайдо шуда буданд;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B7D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7D7B7D">
        <w:rPr>
          <w:rFonts w:ascii="Palatino Linotype" w:hAnsi="Palatino Linotype"/>
          <w:sz w:val="28"/>
          <w:szCs w:val="28"/>
        </w:rPr>
        <w:t>Асри</w:t>
      </w:r>
      <w:r w:rsidRPr="007D7B7D">
        <w:rPr>
          <w:rFonts w:ascii="Palatino Linotype" w:hAnsi="Palatino Linotype"/>
          <w:sz w:val="28"/>
          <w:szCs w:val="28"/>
          <w:lang w:val="en-US"/>
        </w:rPr>
        <w:t xml:space="preserve"> XIX;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Асри </w:t>
      </w:r>
      <w:r w:rsidRPr="007D7B7D">
        <w:rPr>
          <w:rFonts w:ascii="Palatino Linotype" w:hAnsi="Palatino Linotype"/>
          <w:sz w:val="28"/>
          <w:szCs w:val="28"/>
          <w:lang w:val="en-US"/>
        </w:rPr>
        <w:t>XX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Асри </w:t>
      </w:r>
      <w:r w:rsidRPr="007D7B7D">
        <w:rPr>
          <w:rFonts w:ascii="Palatino Linotype" w:hAnsi="Palatino Linotype"/>
          <w:sz w:val="28"/>
          <w:szCs w:val="28"/>
          <w:lang w:val="en-US"/>
        </w:rPr>
        <w:t>XXI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Асри </w:t>
      </w:r>
      <w:r w:rsidRPr="007D7B7D">
        <w:rPr>
          <w:rFonts w:ascii="Palatino Linotype" w:hAnsi="Palatino Linotype"/>
          <w:sz w:val="28"/>
          <w:szCs w:val="28"/>
          <w:lang w:val="en-US"/>
        </w:rPr>
        <w:t>IX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Асри </w:t>
      </w:r>
      <w:r w:rsidRPr="007D7B7D">
        <w:rPr>
          <w:rFonts w:ascii="Palatino Linotype" w:hAnsi="Palatino Linotype"/>
          <w:sz w:val="28"/>
          <w:szCs w:val="28"/>
          <w:lang w:val="en-US"/>
        </w:rPr>
        <w:t>XII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В.П. Кеппен дар рӯи Замин 5 - минтақаи калони иқлимиро чудо карда буд, онҳоро номбар кунед: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А-гарм, В-хушк, С-гарми мӯътадил, Д-хунуки мӯътадил, Е-хунук;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А-гарм, В-хушк, С-гарми баланд, Д-хунуки мӯътадил, Е-хунук;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А-гарм, В-хушк, С-гарми мӯътадил, Д-хунуки баланд, Е-хунук;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А-гарм, В-нимхушк, С-гарми мӯътадил, Д-хунуки мӯътадил, Е-хунук;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А-гарм, В-хушк, С-гарми мӯътадил, Д-хунуки мӯътадил, Е-нимхунук;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Минтақаи экватор минтақаи ҳукмрони анбӯҳи кадом ҳаво меб</w:t>
      </w:r>
      <w:r w:rsidRPr="007D7B7D">
        <w:rPr>
          <w:rFonts w:ascii="Palatino Linotype" w:hAnsi="Palatino Linotype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>шад?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Экваториалӣ;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Арктикӣ;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Назди экваториалӣ;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Назди арктикӣ;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Субэкваториалӣ;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Дар минтақаи субэкваториалӣ тобистон анбӯҳи ҳавои экваторалӣ ҳукмрон аст. Дар зимистон чӣ?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Тропикӣ;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Арктикӣ;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Субарктикӣ;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Субтропикӣ;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Муайян карда нашудааст;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лими 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аи экваториал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/>
          <w:bCs/>
          <w:sz w:val="28"/>
          <w:szCs w:val="28"/>
        </w:rPr>
        <w:t xml:space="preserve"> ин: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Минтақаи Амазонкаи дохилӣ, Ҳавзаи дарёи Конго, соҳилҳои халичи Гвинея, нимчазираҳои Малака, чазираҳои Зонд, Гвинеяи Нав;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Минтақаи Амазонкаи дохилӣ, нимчазираҳои Малака, чазираҳои Зонд;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Соҳилҳои халичи Гвинея, нимчазираҳои Малака, чазираҳои Зонд, Гвин</w:t>
      </w:r>
      <w:r w:rsidRPr="007D7B7D">
        <w:rPr>
          <w:rFonts w:ascii="Palatino Linotype" w:hAnsi="Palatino Linotype"/>
          <w:sz w:val="28"/>
          <w:szCs w:val="28"/>
        </w:rPr>
        <w:t>е</w:t>
      </w:r>
      <w:r w:rsidRPr="007D7B7D">
        <w:rPr>
          <w:rFonts w:ascii="Palatino Linotype" w:hAnsi="Palatino Linotype"/>
          <w:sz w:val="28"/>
          <w:szCs w:val="28"/>
        </w:rPr>
        <w:t>яи Нав;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Минтақаи Амазонкаи дохилӣ, чазираҳои Зонд, Гвинеяи Нав;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Танхо минтақаи Амазонкаи дохилӣ, ва соҳилҳои халичи Гв</w:t>
      </w:r>
      <w:r w:rsidRPr="007D7B7D">
        <w:rPr>
          <w:rFonts w:ascii="Palatino Linotype" w:hAnsi="Palatino Linotype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нея;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Амплитудаи солонаи ҳарорат дар болои хушкӣ нисбати ба уқёнус балан</w:t>
      </w:r>
      <w:r w:rsidRPr="007D7B7D">
        <w:rPr>
          <w:rFonts w:ascii="Palatino Linotype" w:hAnsi="Palatino Linotype"/>
          <w:sz w:val="28"/>
          <w:szCs w:val="28"/>
        </w:rPr>
        <w:t>д</w:t>
      </w:r>
      <w:r w:rsidRPr="007D7B7D">
        <w:rPr>
          <w:rFonts w:ascii="Palatino Linotype" w:hAnsi="Palatino Linotype"/>
          <w:sz w:val="28"/>
          <w:szCs w:val="28"/>
        </w:rPr>
        <w:t>тар ва ё пасттар мебошад;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Баландтар;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Пасттар;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Фрқкунанда нест;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Баробар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Муайян карда нашудааст;</w:t>
      </w:r>
    </w:p>
    <w:p w:rsidR="00715113" w:rsidRPr="007D7B7D" w:rsidRDefault="00715113" w:rsidP="008F6ABA">
      <w:pPr>
        <w:tabs>
          <w:tab w:val="left" w:pos="60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лими субэкваториалии ба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р</w:t>
      </w:r>
      <w:r w:rsidRPr="007D7B7D">
        <w:rPr>
          <w:rFonts w:ascii="Palatino Linotype" w:hAnsi="Palatino Linotype"/>
          <w:sz w:val="28"/>
          <w:szCs w:val="28"/>
        </w:rPr>
        <w:t>ӣ дар сатҳи кадом баҳру укёнусҳо пайдо мешавад?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Уқёнусҳои нимкураи Шимолӣ, уқёнуси Ҳинд ва қисми гарбии уқёнуси Ором;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Танҳо дар нимкураи уқёнуси Шимолӣ;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Танҳо дар нимкураи уқёнуси Ҳинд;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Танҳо дар нимкураи қисми гарбии уқёнуси Ором;</w:t>
      </w:r>
    </w:p>
    <w:p w:rsidR="00715113" w:rsidRPr="007D7B7D" w:rsidRDefault="00715113" w:rsidP="008F6ABA">
      <w:pPr>
        <w:tabs>
          <w:tab w:val="left" w:pos="600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Уқёнусҳои нимкураи Шимолӣ, уқёнуси Ҳинд;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лими субэкваториалии ба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р</w:t>
      </w:r>
      <w:r w:rsidRPr="007D7B7D">
        <w:rPr>
          <w:rFonts w:ascii="Palatino Linotype" w:hAnsi="Palatino Linotype"/>
          <w:sz w:val="28"/>
          <w:szCs w:val="28"/>
        </w:rPr>
        <w:t>ӣ то кадом арз паҳн мешавад?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12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18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20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vertAlign w:val="superscript"/>
        </w:rPr>
      </w:pPr>
      <w:r w:rsidRPr="007D7B7D">
        <w:rPr>
          <w:rFonts w:ascii="Palatino Linotype" w:hAnsi="Palatino Linotype"/>
          <w:sz w:val="28"/>
          <w:szCs w:val="28"/>
        </w:rPr>
        <w:t>$D) 38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10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Иқлими тропикии материкӣ бисёр: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Хушк ва гарм буда, марзи зиёде дорои изотермаи июлии +</w:t>
      </w:r>
      <w:smartTag w:uri="urn:schemas-microsoft-com:office:smarttags" w:element="metricconverter">
        <w:smartTagPr>
          <w:attr w:name="ProductID" w:val="300C"/>
        </w:smartTagPr>
        <w:r w:rsidRPr="007D7B7D">
          <w:rPr>
            <w:rFonts w:ascii="Palatino Linotype" w:hAnsi="Palatino Linotype"/>
            <w:sz w:val="28"/>
            <w:szCs w:val="28"/>
          </w:rPr>
          <w:t>30</w:t>
        </w:r>
        <w:r w:rsidRPr="007D7B7D">
          <w:rPr>
            <w:rFonts w:ascii="Palatino Linotype" w:hAnsi="Palatino Linotype"/>
            <w:sz w:val="28"/>
            <w:szCs w:val="28"/>
            <w:vertAlign w:val="superscript"/>
          </w:rPr>
          <w:t>0</w:t>
        </w:r>
        <w:r w:rsidRPr="007D7B7D">
          <w:rPr>
            <w:rFonts w:ascii="Palatino Linotype" w:hAnsi="Palatino Linotype"/>
            <w:sz w:val="28"/>
            <w:szCs w:val="28"/>
            <w:lang w:val="en-US"/>
          </w:rPr>
          <w:t>C</w:t>
        </w:r>
      </w:smartTag>
      <w:r w:rsidRPr="007D7B7D">
        <w:rPr>
          <w:rFonts w:ascii="Palatino Linotype" w:hAnsi="Palatino Linotype"/>
          <w:sz w:val="28"/>
          <w:szCs w:val="28"/>
        </w:rPr>
        <w:t xml:space="preserve"> мебошад;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Хушк ва гарм буда, марзи зиёде дорои изотермаи июлии +</w:t>
      </w:r>
      <w:smartTag w:uri="urn:schemas-microsoft-com:office:smarttags" w:element="metricconverter">
        <w:smartTagPr>
          <w:attr w:name="ProductID" w:val="400C"/>
        </w:smartTagPr>
        <w:r w:rsidRPr="007D7B7D">
          <w:rPr>
            <w:rFonts w:ascii="Palatino Linotype" w:hAnsi="Palatino Linotype"/>
            <w:sz w:val="28"/>
            <w:szCs w:val="28"/>
          </w:rPr>
          <w:t>40</w:t>
        </w:r>
        <w:r w:rsidRPr="007D7B7D">
          <w:rPr>
            <w:rFonts w:ascii="Palatino Linotype" w:hAnsi="Palatino Linotype"/>
            <w:sz w:val="28"/>
            <w:szCs w:val="28"/>
            <w:vertAlign w:val="superscript"/>
          </w:rPr>
          <w:t>0</w:t>
        </w:r>
        <w:r w:rsidRPr="007D7B7D">
          <w:rPr>
            <w:rFonts w:ascii="Palatino Linotype" w:hAnsi="Palatino Linotype"/>
            <w:sz w:val="28"/>
            <w:szCs w:val="28"/>
            <w:lang w:val="en-US"/>
          </w:rPr>
          <w:t>C</w:t>
        </w:r>
      </w:smartTag>
      <w:r w:rsidRPr="007D7B7D">
        <w:rPr>
          <w:rFonts w:ascii="Palatino Linotype" w:hAnsi="Palatino Linotype"/>
          <w:sz w:val="28"/>
          <w:szCs w:val="28"/>
        </w:rPr>
        <w:t xml:space="preserve"> мебошад;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Хушк ва гарм буда, марзи зиёде дорои изотермаи июлии +</w:t>
      </w:r>
      <w:smartTag w:uri="urn:schemas-microsoft-com:office:smarttags" w:element="metricconverter">
        <w:smartTagPr>
          <w:attr w:name="ProductID" w:val="100C"/>
        </w:smartTagPr>
        <w:r w:rsidRPr="007D7B7D">
          <w:rPr>
            <w:rFonts w:ascii="Palatino Linotype" w:hAnsi="Palatino Linotype"/>
            <w:sz w:val="28"/>
            <w:szCs w:val="28"/>
          </w:rPr>
          <w:t>10</w:t>
        </w:r>
        <w:r w:rsidRPr="007D7B7D">
          <w:rPr>
            <w:rFonts w:ascii="Palatino Linotype" w:hAnsi="Palatino Linotype"/>
            <w:sz w:val="28"/>
            <w:szCs w:val="28"/>
            <w:vertAlign w:val="superscript"/>
          </w:rPr>
          <w:t>0</w:t>
        </w:r>
        <w:r w:rsidRPr="007D7B7D">
          <w:rPr>
            <w:rFonts w:ascii="Palatino Linotype" w:hAnsi="Palatino Linotype"/>
            <w:sz w:val="28"/>
            <w:szCs w:val="28"/>
            <w:lang w:val="en-US"/>
          </w:rPr>
          <w:t>C</w:t>
        </w:r>
      </w:smartTag>
      <w:r w:rsidRPr="007D7B7D">
        <w:rPr>
          <w:rFonts w:ascii="Palatino Linotype" w:hAnsi="Palatino Linotype"/>
          <w:sz w:val="28"/>
          <w:szCs w:val="28"/>
        </w:rPr>
        <w:t xml:space="preserve"> мебошад;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Хушк ва гарм буда, марзи зиёде дорои изотермаи июлии +</w:t>
      </w:r>
      <w:smartTag w:uri="urn:schemas-microsoft-com:office:smarttags" w:element="metricconverter">
        <w:smartTagPr>
          <w:attr w:name="ProductID" w:val="600C"/>
        </w:smartTagPr>
        <w:r w:rsidRPr="007D7B7D">
          <w:rPr>
            <w:rFonts w:ascii="Palatino Linotype" w:hAnsi="Palatino Linotype"/>
            <w:sz w:val="28"/>
            <w:szCs w:val="28"/>
          </w:rPr>
          <w:t>60</w:t>
        </w:r>
        <w:r w:rsidRPr="007D7B7D">
          <w:rPr>
            <w:rFonts w:ascii="Palatino Linotype" w:hAnsi="Palatino Linotype"/>
            <w:sz w:val="28"/>
            <w:szCs w:val="28"/>
            <w:vertAlign w:val="superscript"/>
          </w:rPr>
          <w:t>0</w:t>
        </w:r>
        <w:r w:rsidRPr="007D7B7D">
          <w:rPr>
            <w:rFonts w:ascii="Palatino Linotype" w:hAnsi="Palatino Linotype"/>
            <w:sz w:val="28"/>
            <w:szCs w:val="28"/>
            <w:lang w:val="en-US"/>
          </w:rPr>
          <w:t>C</w:t>
        </w:r>
      </w:smartTag>
      <w:r w:rsidRPr="007D7B7D">
        <w:rPr>
          <w:rFonts w:ascii="Palatino Linotype" w:hAnsi="Palatino Linotype"/>
          <w:sz w:val="28"/>
          <w:szCs w:val="28"/>
        </w:rPr>
        <w:t xml:space="preserve"> мебошад;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Хушк ва гарм буда, марзи зиёде дорои изотермаи июлии +</w:t>
      </w:r>
      <w:smartTag w:uri="urn:schemas-microsoft-com:office:smarttags" w:element="metricconverter">
        <w:smartTagPr>
          <w:attr w:name="ProductID" w:val="800C"/>
        </w:smartTagPr>
        <w:r w:rsidRPr="007D7B7D">
          <w:rPr>
            <w:rFonts w:ascii="Palatino Linotype" w:hAnsi="Palatino Linotype"/>
            <w:sz w:val="28"/>
            <w:szCs w:val="28"/>
          </w:rPr>
          <w:t>80</w:t>
        </w:r>
        <w:r w:rsidRPr="007D7B7D">
          <w:rPr>
            <w:rFonts w:ascii="Palatino Linotype" w:hAnsi="Palatino Linotype"/>
            <w:sz w:val="28"/>
            <w:szCs w:val="28"/>
            <w:vertAlign w:val="superscript"/>
          </w:rPr>
          <w:t>0</w:t>
        </w:r>
        <w:r w:rsidRPr="007D7B7D">
          <w:rPr>
            <w:rFonts w:ascii="Palatino Linotype" w:hAnsi="Palatino Linotype"/>
            <w:sz w:val="28"/>
            <w:szCs w:val="28"/>
            <w:lang w:val="en-US"/>
          </w:rPr>
          <w:t>C</w:t>
        </w:r>
      </w:smartTag>
      <w:r w:rsidRPr="007D7B7D">
        <w:rPr>
          <w:rFonts w:ascii="Palatino Linotype" w:hAnsi="Palatino Linotype"/>
          <w:sz w:val="28"/>
          <w:szCs w:val="28"/>
        </w:rPr>
        <w:t xml:space="preserve"> мебошад;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Иқлими тропикии баҳрӣ аз иқлими субэкваториалӣ ва экват</w:t>
      </w:r>
      <w:r w:rsidRPr="007D7B7D">
        <w:rPr>
          <w:rFonts w:ascii="Palatino Linotype" w:hAnsi="Palatino Linotype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>риалии баҳрӣ, бо чи фарк мекунад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Бо камборишӣ ва доимияти бодҳо;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Фарк намекунад;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Муайян карда нашудааст;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Танхо бо камборишӣ;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Танхо бо доимияти бодҳо;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ои 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аи субтропик</w:t>
      </w:r>
      <w:r w:rsidRPr="007D7B7D">
        <w:rPr>
          <w:rFonts w:ascii="Palatino Linotype" w:hAnsi="Palatino Linotype"/>
          <w:sz w:val="28"/>
          <w:szCs w:val="28"/>
        </w:rPr>
        <w:t>ӣ чӣ гуна реча дорад?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Дар фасли зимистон речаи нурафканӣ ва характери гардиши атмосферӣ ба минтақаи мӯътадил, тобистон ба минтақаи тропикӣ монанд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Дар фасли зимистон речаи нурафканӣ ва характери гардиши атмосферӣ ба минтақаи мӯътадил, тобистон ба минтақаи арктикӣ монанд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Дар фасли зимистон речаи нурафканӣ ва характери гардиши атмосферӣ ба минтақаи арктикӣ, тобистон ба минтақаи субтропикӣ монанд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Дар фасли зимистон речаи нурафканӣ ва характери гардиши атмосферӣ ба минтақаи тропикӣ, тобистон ба минтақаи арктикӣ монанд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Речаи </w:t>
      </w:r>
      <w:r w:rsidRPr="007D7B7D">
        <w:rPr>
          <w:rFonts w:ascii="Palatino Linotype" w:hAnsi="Palatino Linotype"/>
          <w:bCs/>
          <w:sz w:val="28"/>
          <w:szCs w:val="28"/>
        </w:rPr>
        <w:t>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аи субтропик</w:t>
      </w:r>
      <w:r w:rsidRPr="007D7B7D">
        <w:rPr>
          <w:rFonts w:ascii="Palatino Linotype" w:hAnsi="Palatino Linotype"/>
          <w:sz w:val="28"/>
          <w:szCs w:val="28"/>
        </w:rPr>
        <w:t>ӣ муайян карда нашудааст;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Миқдори нурафкании чамъулчамъи офтоб нисбати минтақаи тропикӣ чанд фоиз камтар мебошад?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20 фоиз;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40 фоиз;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50 фоиз;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10 фоиз;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30 фоиз;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vertAlign w:val="superscript"/>
        </w:rPr>
      </w:pPr>
      <w:r w:rsidRPr="007D7B7D">
        <w:rPr>
          <w:rFonts w:ascii="Palatino Linotype" w:hAnsi="Palatino Linotype"/>
          <w:sz w:val="28"/>
          <w:szCs w:val="28"/>
        </w:rPr>
        <w:t xml:space="preserve">​​ Ҳарорати миёни моҳҳои тобистон дар </w:t>
      </w:r>
      <w:r w:rsidRPr="007D7B7D">
        <w:rPr>
          <w:rFonts w:ascii="Palatino Linotype" w:hAnsi="Palatino Linotype"/>
          <w:bCs/>
          <w:sz w:val="28"/>
          <w:szCs w:val="28"/>
        </w:rPr>
        <w:t>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аи субтропик</w:t>
      </w:r>
      <w:r w:rsidRPr="007D7B7D">
        <w:rPr>
          <w:rFonts w:ascii="Palatino Linotype" w:hAnsi="Palatino Linotype"/>
          <w:sz w:val="28"/>
          <w:szCs w:val="28"/>
        </w:rPr>
        <w:t>ӣ ба чанд б</w:t>
      </w:r>
      <w:r w:rsidRPr="007D7B7D">
        <w:rPr>
          <w:rFonts w:ascii="Palatino Linotype" w:hAnsi="Palatino Linotype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робар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+30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+80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+90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+10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+15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  <w:vertAlign w:val="superscript"/>
        </w:rPr>
      </w:pPr>
      <w:r w:rsidRPr="007D7B7D">
        <w:rPr>
          <w:rFonts w:ascii="Palatino Linotype" w:hAnsi="Palatino Linotype"/>
          <w:sz w:val="28"/>
          <w:szCs w:val="28"/>
        </w:rPr>
        <w:t xml:space="preserve">Миқдори боришоти солона дар </w:t>
      </w:r>
      <w:r w:rsidRPr="007D7B7D">
        <w:rPr>
          <w:rFonts w:ascii="Palatino Linotype" w:hAnsi="Palatino Linotype"/>
          <w:bCs/>
          <w:sz w:val="28"/>
          <w:szCs w:val="28"/>
        </w:rPr>
        <w:t>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аи субтропик</w:t>
      </w:r>
      <w:r w:rsidRPr="007D7B7D">
        <w:rPr>
          <w:rFonts w:ascii="Palatino Linotype" w:hAnsi="Palatino Linotype"/>
          <w:sz w:val="28"/>
          <w:szCs w:val="28"/>
        </w:rPr>
        <w:t>ӣ ба чанд миллиметр баробар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smartTag w:uri="urn:schemas-microsoft-com:office:smarttags" w:element="metricconverter">
        <w:smartTagPr>
          <w:attr w:name="ProductID" w:val="500 мм"/>
        </w:smartTagPr>
        <w:r w:rsidRPr="007D7B7D">
          <w:rPr>
            <w:rFonts w:ascii="Palatino Linotype" w:hAnsi="Palatino Linotype"/>
            <w:sz w:val="28"/>
            <w:szCs w:val="28"/>
          </w:rPr>
          <w:t>500 мм</w:t>
        </w:r>
      </w:smartTag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smartTag w:uri="urn:schemas-microsoft-com:office:smarttags" w:element="metricconverter">
        <w:smartTagPr>
          <w:attr w:name="ProductID" w:val="100 мм"/>
        </w:smartTagPr>
        <w:r w:rsidRPr="007D7B7D">
          <w:rPr>
            <w:rFonts w:ascii="Palatino Linotype" w:hAnsi="Palatino Linotype"/>
            <w:sz w:val="28"/>
            <w:szCs w:val="28"/>
          </w:rPr>
          <w:t>100 мм</w:t>
        </w:r>
      </w:smartTag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</w:t>
      </w:r>
      <w:smartTag w:uri="urn:schemas-microsoft-com:office:smarttags" w:element="metricconverter">
        <w:smartTagPr>
          <w:attr w:name="ProductID" w:val="1500 мм"/>
        </w:smartTagPr>
        <w:r w:rsidRPr="007D7B7D">
          <w:rPr>
            <w:rFonts w:ascii="Palatino Linotype" w:hAnsi="Palatino Linotype"/>
            <w:sz w:val="28"/>
            <w:szCs w:val="28"/>
          </w:rPr>
          <w:t>1500 мм</w:t>
        </w:r>
      </w:smartTag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smartTag w:uri="urn:schemas-microsoft-com:office:smarttags" w:element="metricconverter">
        <w:smartTagPr>
          <w:attr w:name="ProductID" w:val="5000 мм"/>
        </w:smartTagPr>
        <w:r w:rsidRPr="007D7B7D">
          <w:rPr>
            <w:rFonts w:ascii="Palatino Linotype" w:hAnsi="Palatino Linotype"/>
            <w:sz w:val="28"/>
            <w:szCs w:val="28"/>
          </w:rPr>
          <w:t>5000 мм</w:t>
        </w:r>
      </w:smartTag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</w:t>
      </w:r>
      <w:smartTag w:uri="urn:schemas-microsoft-com:office:smarttags" w:element="metricconverter">
        <w:smartTagPr>
          <w:attr w:name="ProductID" w:val="4500 мм"/>
        </w:smartTagPr>
        <w:r w:rsidRPr="007D7B7D">
          <w:rPr>
            <w:rFonts w:ascii="Palatino Linotype" w:hAnsi="Palatino Linotype"/>
            <w:sz w:val="28"/>
            <w:szCs w:val="28"/>
          </w:rPr>
          <w:t>4500 мм</w:t>
        </w:r>
      </w:smartTag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материкии субтропикиро дар кучо вохурдан мункин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Туркияи шарқӣ, Эрон, чанубии Осиёи Марказӣ, даштҳои ИМА ва Аргентина;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Туркияи шарқӣ, Эрон, чанубии Осиёи Марказӣ, даштҳои ИМА ва Аргентина;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Туркияи шарқӣ, Эрон, шимоли Русия, даштҳои ИМА ва Аргентина;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Туркияи шарқӣ, Эрон, шимоли Осиёи Марказӣ, даштҳои ИМА ва Аргентина;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Туркияи шарқӣ, Олмон, чанубии Осиёи Марказӣ, даштҳои Франсия ва Аргентина;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Нурафкании солонаи офтобии </w:t>
      </w: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ои 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 xml:space="preserve">аи мӯътадил, </w:t>
      </w:r>
      <w:r w:rsidRPr="007D7B7D">
        <w:rPr>
          <w:rFonts w:ascii="Palatino Linotype" w:hAnsi="Palatino Linotype"/>
          <w:sz w:val="28"/>
          <w:szCs w:val="28"/>
        </w:rPr>
        <w:t>нисбати нурафкании солонаи офтобии минтақаи тропикӣ, чанд баробар кам мебошад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2 баробар;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6 баробар;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4 баробар;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5 баробар;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Муайян карда нашудааст;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Нурафкании солонаи офтобии </w:t>
      </w: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ои 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 xml:space="preserve">аи мӯътадил, </w:t>
      </w:r>
      <w:r w:rsidRPr="007D7B7D">
        <w:rPr>
          <w:rFonts w:ascii="Palatino Linotype" w:hAnsi="Palatino Linotype"/>
          <w:sz w:val="28"/>
          <w:szCs w:val="28"/>
        </w:rPr>
        <w:t>нисбати нурафкании солонаи офтобии минтақаи тропикӣ, ду баробар кам мебошад, ин аз чӣ вобаста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Аз дарачаи абрнокии ин минтақа;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Аз дарачаи намнокии ин минтақа;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Аз дарачаи боришоти ин минтақа;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Аз дарачаи гармнокии ин минтақа;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Аз дарачаи хунукнокии ин минтақа;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Боридани боришот аз мавчудияти чӣ вобаста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Сиклонҳо;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Антисиклонҳо;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Пиряхҳо;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Нурафкании офтоб;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Нурафкании моҳтоб;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29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Иқлими континенталии мӯътадил дар кадом нимкура вомехурад?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Нимкураи шимолӣ;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Нимкураи чанубӣ;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Дар ҳарду нимкураҳо;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Дар экватор;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Дар экватор ва нимкураи шимолӣ;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ои назди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утб</w:t>
      </w:r>
      <w:r w:rsidRPr="007D7B7D">
        <w:rPr>
          <w:rFonts w:ascii="Palatino Linotype" w:hAnsi="Palatino Linotype"/>
          <w:sz w:val="28"/>
          <w:szCs w:val="28"/>
        </w:rPr>
        <w:t>иро дар кучо вохурдан мумкин аст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Факат дар нимкураи шимолӣ;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Факат дар нимкураи чанубӣ;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Дар ҳарду нимкураҳо;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Факат дар экватор;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Савол чавоб надорад;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Баланси нурафкании солонаи </w:t>
      </w: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ои назди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утб</w:t>
      </w:r>
      <w:r w:rsidRPr="007D7B7D">
        <w:rPr>
          <w:rFonts w:ascii="Palatino Linotype" w:hAnsi="Palatino Linotype"/>
          <w:sz w:val="28"/>
          <w:szCs w:val="28"/>
        </w:rPr>
        <w:t>ӣ ба чанд ккал/см баробар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Ба 10-12 ккал/см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Ба 40-52 ккал/см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Ба 50-62 ккал/см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Ба 30-15 ккал/см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Ба 80-70 ккал/см</w:t>
      </w:r>
      <w:r>
        <w:rPr>
          <w:rFonts w:ascii="Palatino Linotype" w:hAnsi="Palatino Linotype"/>
          <w:sz w:val="28"/>
          <w:szCs w:val="28"/>
        </w:rPr>
        <w:t xml:space="preserve">;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Дар </w:t>
      </w: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>ои назди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утб</w:t>
      </w:r>
      <w:r w:rsidRPr="007D7B7D">
        <w:rPr>
          <w:rFonts w:ascii="Palatino Linotype" w:hAnsi="Palatino Linotype"/>
          <w:sz w:val="28"/>
          <w:szCs w:val="28"/>
        </w:rPr>
        <w:t>ӣ миқдори боришот ба чанд мм баробар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Аз 200 мм камтар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Аз 600 мм камтар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Аз 400 мм зиёдтар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Аз 200 мм зиёдтар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Аз 1000 мм зиёдтар 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Баланси нурафкании солона дар </w:t>
      </w: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 xml:space="preserve">ои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утб</w:t>
      </w:r>
      <w:r w:rsidRPr="007D7B7D">
        <w:rPr>
          <w:rFonts w:ascii="Palatino Linotype" w:hAnsi="Palatino Linotype"/>
          <w:sz w:val="28"/>
          <w:szCs w:val="28"/>
        </w:rPr>
        <w:t>ӣ ба чанд баробар 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10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20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30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40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Баланси нурафкании солона дар </w:t>
      </w:r>
      <w:r w:rsidRPr="007D7B7D">
        <w:rPr>
          <w:rFonts w:ascii="Palatino Linotype" w:hAnsi="Palatino Linotype"/>
          <w:bCs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/>
          <w:bCs/>
          <w:sz w:val="28"/>
          <w:szCs w:val="28"/>
        </w:rPr>
        <w:t xml:space="preserve">ои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bCs/>
          <w:sz w:val="28"/>
          <w:szCs w:val="28"/>
        </w:rPr>
        <w:t>утб</w:t>
      </w:r>
      <w:r w:rsidRPr="007D7B7D">
        <w:rPr>
          <w:rFonts w:ascii="Palatino Linotype" w:hAnsi="Palatino Linotype"/>
          <w:sz w:val="28"/>
          <w:szCs w:val="28"/>
        </w:rPr>
        <w:t>ӣ ба 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 xml:space="preserve"> баробар буда. Сабаби он чист?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Тамоми сол бо барф пушида будан;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Тамоми сол бо растани пушида будан;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Боришотҳои дарозмуддат;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Нарасидани нурои офтоб;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Нарасидани рушноии моҳтоб;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 бо дигар унсурҳои табиат пеш аз ҳама ба фаъолияти чи алоқамандии зич дорад?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Офтоб;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Моҳтоб;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Зуҳал;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Миррих;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Нептун;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Маълумотҳои мавчуда шаҳодат медиҳанд, ки аз солҳои 70- уми асри XIX сар карда, то имруз дигаргуншавии иқлим мушоҳида мешавад. Шаходати он чист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Гармшавӣ;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Хунукшавӣ;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Маълум карда нашудааст;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Обшудани пиряхҳо;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>) Баландрафтани сатҳи оби укёнусҳо;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Пиряхи Федченко дар Помир аз соли 1933 то соли 1957 то чанд метр ақибнишини кард?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Аз 280 то 300 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Аз 800 то 1000 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Аз 480 то 500 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Аз 680 то 800 м;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Муайян карда нашудааст;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Фарзияи астрономӣ, тагйирёбии иқлимро ба чи нисбат медиҳад;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Тагйирёбии моилии меҳвар ва мадори Замин;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Тагйирёбии моилии меҳвар ва мадори Офтоб;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Тагйирёбии моилии меҳвар ва мадори Моҳтоб;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Тагйирёбии моилии меҳвар ва мадори Зуҳал;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Тагйирёбии моилии меҳвар ва мадори Миррих;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39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Мувофиқи ақидаи Вегенер, вобаста ба тагйирёбии мавқеи қутбҳо вазъи арзии нуқтаҳои алоҳидаи Замин, Шписберген дар давраи карбон дар арзи 24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, дар эосен дар арзи 38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>, дар аввали давраи 4-якумин, дар арзи 70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 xml:space="preserve">0 </w:t>
      </w:r>
      <w:r w:rsidRPr="007D7B7D">
        <w:rPr>
          <w:rFonts w:ascii="Palatino Linotype" w:hAnsi="Palatino Linotype"/>
          <w:sz w:val="28"/>
          <w:szCs w:val="28"/>
        </w:rPr>
        <w:t>чойгир буд. Ҳоло он, дар кадом арз чойгир аст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Арзи 79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 xml:space="preserve"> шимол;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Арзи 90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 xml:space="preserve"> шимол;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Арзи 79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 xml:space="preserve"> чануб;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Арзи 45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 xml:space="preserve"> шимол;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Арзи 15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0</w:t>
      </w:r>
      <w:r w:rsidRPr="007D7B7D">
        <w:rPr>
          <w:rFonts w:ascii="Palatino Linotype" w:hAnsi="Palatino Linotype"/>
          <w:sz w:val="28"/>
          <w:szCs w:val="28"/>
        </w:rPr>
        <w:t xml:space="preserve"> чануб;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Мувофиқи баъзе маълумотҳо аз аввали асри ХХ то солҳои 40- ум миқдори нурафкании ростхата: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5% зиёд шуда, сипас кам шуда истодааст;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2% зиёд шуда, сипас кам шуда истодааст;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6% зиёд шуда, сипас кам шуда истодааст;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4% зиёд шуда, сипас кам шуда истодааст;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8% зиёд шуда, сипас кам шуда истодааст;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Дар замони ҳозира омили дигаре, ки сабаби тагйирёбии иқлим мегардад, омили: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Антропогенист;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Сейсмекист;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Ландшафтист;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Гидрологист;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Атмосферист;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Омили антропогени пеш аз ҳама дар тагйирёбии кадом газ дар таркиби атмосфера зоҳир мегардад?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Гази карбон;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Гази азон;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Гази метан;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Гази табии;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Гази фреон;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Дар 120 соли охир миқдори СО</w:t>
      </w:r>
      <w:r w:rsidRPr="007D7B7D">
        <w:rPr>
          <w:rFonts w:ascii="Palatino Linotype" w:hAnsi="Palatino Linotype"/>
          <w:sz w:val="28"/>
          <w:szCs w:val="28"/>
          <w:vertAlign w:val="sub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дар атмосфера аз 0, 028 то чанд фоиз афзудааст?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Аз 0, 028 то 0, 035 %;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Аз 0, 028 то 0, 045 %;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Аз 0, 028 то 0, 065 %;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Аз 0, 028 то 0, 055 %;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Аз 0, 028 то 0, 075 %;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Афзудани СО</w:t>
      </w:r>
      <w:r w:rsidRPr="007D7B7D">
        <w:rPr>
          <w:rFonts w:ascii="Palatino Linotype" w:hAnsi="Palatino Linotype"/>
          <w:sz w:val="28"/>
          <w:szCs w:val="28"/>
          <w:vertAlign w:val="sub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дар атмосфера аз чӣ вобаста мебошад</w:t>
      </w:r>
      <w:r>
        <w:rPr>
          <w:rFonts w:ascii="Palatino Linotype" w:hAnsi="Palatino Linotype"/>
          <w:sz w:val="28"/>
          <w:szCs w:val="28"/>
        </w:rPr>
        <w:t xml:space="preserve">?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Ба ҳар чӣ зиёдтар истифодабарии маҳсулоти сӯзишворӣ, сохтани заводу фабрикаҳо, афзудани шаҳрҳои калон;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Фаъолияти вулқонҳо;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Танҳо аз сохтани заводу фабрикаҳо;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Танҳо аз афзудани шаҳрҳои калон;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Танҳо аз истифодабарии маҳсулоти сӯзишворӣ;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Зиёдшавии миқдори СО</w:t>
      </w:r>
      <w:r w:rsidRPr="007D7B7D">
        <w:rPr>
          <w:rFonts w:ascii="Palatino Linotype" w:hAnsi="Palatino Linotype"/>
          <w:sz w:val="28"/>
          <w:szCs w:val="28"/>
          <w:vertAlign w:val="sub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сабаби пурқувватшавии кадом эффект мегардад?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Эффекти парникӣ;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Эффекти магнитикӣ;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Эффекти энергетикӣ;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Эффекти атмосферӣ;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Эффекти радиатсиони;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Зиёдшавии миқдори СО</w:t>
      </w:r>
      <w:r w:rsidRPr="007D7B7D">
        <w:rPr>
          <w:rFonts w:ascii="Palatino Linotype" w:hAnsi="Palatino Linotype"/>
          <w:sz w:val="28"/>
          <w:szCs w:val="28"/>
          <w:vertAlign w:val="sub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дар атмосфера ба чӣ оварда мерасонад?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Обшавии паряхҳо, зиёдшавии сатҳи уқёнусҳо;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Обшавии тармаҳо, зиёдшавии сатҳи уқёнусҳо;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Обшавии барфҳои мавсими ва зиёдшавии сатҳи дарёҳо;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Обшавии барфҳои мавсими ва зиёдшавии сатҳи кулҳо;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Обшавии паряхҳо ва пастшавии сатҳи уқёнусҳо;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Соли чанд Созмони Миллали Муттаҳид Кумитаи байниҳукуматиро оид ба ҳалли масъалаҳои тагйирёбии иқлим созмон дода буд?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1990;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1890;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1945;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1960;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2021;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Конференсияи Киото кай ва дар кучо гузашта буд?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Декабри соли 1997 дар шаҳри Киотои Япония;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Декабри соли 1990 дар шаҳри Киотои Япония;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Декабри соли 1991 дар шаҳри Киотои Япония;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Декабри соли 2000 дар шаҳри Киотои Япония;</w:t>
      </w:r>
    </w:p>
    <w:p w:rsidR="00715113" w:rsidRPr="007D7B7D" w:rsidRDefault="00715113" w:rsidP="008F6ABA">
      <w:pPr>
        <w:pStyle w:val="ListParagraph"/>
        <w:spacing w:after="0" w:line="240" w:lineRule="auto"/>
        <w:ind w:left="0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Декабри соли 2005 дар шаҳри Киотои Япония;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49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Конференсияи Париж кай ва дар кучо гузашта буд?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Феврали соли 2007 дар шаҳри Париж;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Феврали соли 2010 дар шаҳри Париж;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Феврали соли 1997 дар шаҳри Париж;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Феврали соли 2007 дар шаҳри Москав;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Феврали соли 2007 дар шаҳри Душанбе;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Иқлими ноҳияи хурд, бо кадом ном маълум аст?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Микроиқлим;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Макроиқлим;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Мегоиқлим;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Наноиқлим;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Иқлими маҳалли;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Мушоҳидаҳои гидрометеорологӣ дар Тоҷикистон аз чи оғоз ёфт?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Таъсиси Кумитаи гидрометеорологӣ ва баъдтар кушода шудани як қатор истгоҳҳо ва постҳои гидрометеорологӣ дар тамоми минтақаҳои ҷумҳурӣ ва баландиҳои гуногун;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Таъсиси Кумитаи заминсозӣ;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Таъсиси Кумитаи ҳифзи муҳити зист;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Таъсиси Институти геология;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Кушода шудани як қатор истгоҳҳо ва постҳои гидрометеорологӣ дар ш.Душанбе;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Шабакаи мушоҳидаҳои гидрометеорологӣ дар Тоҷикистон аз чанд истгоҳ ва постҳо иборат аст?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Аз 58 истгоҳ ва 138 пост;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Аз 138 истгоҳ ва 58 пост;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Аз 158 истгоҳ ва 38 пост;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Аз 85 истгоҳ ва 18 пост;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Аз 25 истгоҳ ва 138 пост;</w:t>
      </w:r>
    </w:p>
    <w:p w:rsidR="00715113" w:rsidRPr="007D7B7D" w:rsidRDefault="00715113" w:rsidP="008F6ABA">
      <w:pPr>
        <w:tabs>
          <w:tab w:val="left" w:pos="162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Омилҳои асосии ташаккули иқлим кадомҳоянд?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Мавқеи ҷуғрофӣ, гардиши атмосфера ва радиатсияи офтоб;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Гардиши атмосфера ва радиатсияи офтоб;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Мавқеи ҷуғрофӣ ва радиатсияи офтоб;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Мавқеи ҷуғрофӣ ва гардиши атмосфера;</w:t>
      </w:r>
    </w:p>
    <w:p w:rsidR="00715113" w:rsidRPr="007D7B7D" w:rsidRDefault="00715113" w:rsidP="008F6ABA">
      <w:pPr>
        <w:tabs>
          <w:tab w:val="left" w:pos="7060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Танҳо радиатсияи офтоб;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Минтақаи бефаъол ва ғайрифаъоли фишори паст дошта, бо ҳавои софи хушк ва гарм ба кадом минтақаи Точиҷистон хос 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Помири Шимолӣ;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Помири Ғарбӣ;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Точиҷистони Марказӣ;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Точиҷистони Шимолӣ;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Помири Шарқӣ;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Ҳудуди Тоҷикистон ба чанд минтақаи калони иқлимӣ тақсим мешавад?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2;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4;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3;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5;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6;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Шумораи бештари офтоб ба кадом минтақаҳои Тоҷикистон бештар хос 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Минтақаҳои ҳамвори Тоҷикистони Шимолӣ, водиҳои Ҳисор ва Зарафшон, ҷанубу ғарби Тоҷикистон ва Помир;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Минтақаҳои ҳамвори Тоҷикистони Шимолӣ, водиҳои Ҳисор ва Зарафшон;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Минтақаҳои ҳамвори Тоҷикистони Шимолӣ, ҷанубу ғарби Тоҷикистон ва Помир;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r w:rsidRPr="007D7B7D">
        <w:rPr>
          <w:rFonts w:ascii="Palatino Linotype" w:hAnsi="Palatino Linotype"/>
          <w:iCs/>
          <w:sz w:val="28"/>
          <w:szCs w:val="28"/>
        </w:rPr>
        <w:t>В</w:t>
      </w:r>
      <w:r w:rsidRPr="007D7B7D">
        <w:rPr>
          <w:rFonts w:ascii="Palatino Linotype" w:hAnsi="Palatino Linotype"/>
          <w:sz w:val="28"/>
          <w:szCs w:val="28"/>
        </w:rPr>
        <w:t>одиҳои Ҳисор ва Зарафшон, ҷанубу ғарби Тоҷикистон ва Помир;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Ҷанубу ғарби Тоҷикистон ва Помир;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исоб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тахминии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 дар т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ли муддати т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лон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аз маълумоти: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/>
          <w:iCs/>
          <w:spacing w:val="6"/>
          <w:position w:val="1"/>
          <w:sz w:val="28"/>
          <w:szCs w:val="28"/>
        </w:rPr>
        <w:t>Ф</w:t>
      </w:r>
      <w:r w:rsidRPr="007D7B7D">
        <w:rPr>
          <w:rFonts w:ascii="Palatino Linotype" w:hAnsi="Palatino Linotype" w:cs="Times New Roman Tj"/>
          <w:sz w:val="28"/>
          <w:szCs w:val="28"/>
        </w:rPr>
        <w:t>изик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ё биолог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гирифта мешаванд;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r w:rsidRPr="007D7B7D">
        <w:rPr>
          <w:rFonts w:ascii="Palatino Linotype" w:hAnsi="Palatino Linotype"/>
          <w:iCs/>
          <w:spacing w:val="6"/>
          <w:position w:val="1"/>
          <w:sz w:val="28"/>
          <w:szCs w:val="28"/>
        </w:rPr>
        <w:t>Ф</w:t>
      </w:r>
      <w:r w:rsidRPr="007D7B7D">
        <w:rPr>
          <w:rFonts w:ascii="Palatino Linotype" w:hAnsi="Palatino Linotype" w:cs="Times New Roman Tj"/>
          <w:sz w:val="28"/>
          <w:szCs w:val="28"/>
        </w:rPr>
        <w:t>изик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ё кимёв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гирифта мешаванд;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</w:t>
      </w:r>
      <w:r w:rsidRPr="007D7B7D">
        <w:rPr>
          <w:rFonts w:ascii="Palatino Linotype" w:hAnsi="Palatino Linotype"/>
          <w:iCs/>
          <w:spacing w:val="6"/>
          <w:position w:val="1"/>
          <w:sz w:val="28"/>
          <w:szCs w:val="28"/>
        </w:rPr>
        <w:t>Чугроф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ё биолог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гирифта мешаванд;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r w:rsidRPr="007D7B7D">
        <w:rPr>
          <w:rFonts w:ascii="Palatino Linotype" w:hAnsi="Palatino Linotype"/>
          <w:iCs/>
          <w:spacing w:val="6"/>
          <w:position w:val="1"/>
          <w:sz w:val="28"/>
          <w:szCs w:val="28"/>
        </w:rPr>
        <w:t>Ф</w:t>
      </w:r>
      <w:r w:rsidRPr="007D7B7D">
        <w:rPr>
          <w:rFonts w:ascii="Palatino Linotype" w:hAnsi="Palatino Linotype" w:cs="Times New Roman Tj"/>
          <w:sz w:val="28"/>
          <w:szCs w:val="28"/>
        </w:rPr>
        <w:t>изик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ё техноген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гирифта мешаванд;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</w:t>
      </w:r>
      <w:r w:rsidRPr="007D7B7D">
        <w:rPr>
          <w:rFonts w:ascii="Palatino Linotype" w:hAnsi="Palatino Linotype"/>
          <w:iCs/>
          <w:spacing w:val="6"/>
          <w:position w:val="1"/>
          <w:sz w:val="28"/>
          <w:szCs w:val="28"/>
        </w:rPr>
        <w:t>Ф</w:t>
      </w:r>
      <w:r w:rsidRPr="007D7B7D">
        <w:rPr>
          <w:rFonts w:ascii="Palatino Linotype" w:hAnsi="Palatino Linotype" w:cs="Times New Roman Tj"/>
          <w:sz w:val="28"/>
          <w:szCs w:val="28"/>
        </w:rPr>
        <w:t>изик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ё литолог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гирифта мешаванд;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Мар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илаи охирини 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ибнишинии пирях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чанд сол пеш о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оз шуд?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14, 000 сол пеш;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16, 000 сол пеш;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20, 000 сол пеш;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24, 000 сол пеш;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34, 000 сол пеш;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59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йирёбии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 метавонад зери таъсири омил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дохил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беруна ба амал ояд. Омил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беруна кадом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оянд?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Тагйир ёфтани параметрхои мадори Замин, 2) Тагйир ёфтани радиацияи Офтоб, 3) Ба Замин афтодани чисмхои осмони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Тагйир ёфтани параметрхои мадори Замин, 2) Тагйир ёфтани радиацияи Офтоб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Тагйир ёфтани параметрхои мадори Замин, 2) Ба Замин афтодани чисмхои осмони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1</w:t>
      </w:r>
      <w:r w:rsidRPr="007D7B7D">
        <w:rPr>
          <w:rFonts w:ascii="Palatino Linotype" w:hAnsi="Palatino Linotype" w:cs="Times New Roman Tj"/>
          <w:sz w:val="28"/>
          <w:szCs w:val="28"/>
        </w:rPr>
        <w:t>) Тагйир ёфтани радиацияи Офтоб, 2) Ба Замин афтодани чисмхои осмони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iCs/>
          <w:sz w:val="28"/>
          <w:szCs w:val="28"/>
        </w:rPr>
        <w:t xml:space="preserve">1) </w:t>
      </w:r>
      <w:r w:rsidRPr="007D7B7D">
        <w:rPr>
          <w:rFonts w:ascii="Palatino Linotype" w:hAnsi="Palatino Linotype" w:cs="Times New Roman Tj"/>
          <w:sz w:val="28"/>
          <w:szCs w:val="28"/>
        </w:rPr>
        <w:t>Тагйир ёфтани параметрхои мадори Офтоб, 2) Тагйир ёфтани радиацияи мо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тоб, 3) ба Замин афтодани чисмхои осмони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йирёбии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 метавонад зери таъсири омил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дохил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беруна ба амал ояд. Омил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дохил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кадом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оянд?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атмосфера, 2)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альбедо: - атмосфера, - сат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 зеризамин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3)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режими табодули гарм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бо 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ёнус, 4) Оташфишонии вул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о, 5) Раванд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сохтмони к</w:t>
      </w:r>
      <w:r w:rsidRPr="007D7B7D">
        <w:rPr>
          <w:rFonts w:ascii="Palatino Linotype" w:hAnsi="Palatino Linotype"/>
          <w:sz w:val="28"/>
          <w:szCs w:val="28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о, 6)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унбиши континентал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режими табодули гарм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бо 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ёнус, 2) Оташфиш</w:t>
      </w:r>
      <w:r w:rsidRPr="007D7B7D">
        <w:rPr>
          <w:rFonts w:ascii="Palatino Linotype" w:hAnsi="Palatino Linotype" w:cs="Times New Roman Tj"/>
          <w:sz w:val="28"/>
          <w:szCs w:val="28"/>
        </w:rPr>
        <w:t>о</w:t>
      </w:r>
      <w:r w:rsidRPr="007D7B7D">
        <w:rPr>
          <w:rFonts w:ascii="Palatino Linotype" w:hAnsi="Palatino Linotype" w:cs="Times New Roman Tj"/>
          <w:sz w:val="28"/>
          <w:szCs w:val="28"/>
        </w:rPr>
        <w:t>нии вул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о, 3) Раванд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сохтмони к</w:t>
      </w:r>
      <w:r w:rsidRPr="007D7B7D">
        <w:rPr>
          <w:rFonts w:ascii="Palatino Linotype" w:hAnsi="Palatino Linotype"/>
          <w:sz w:val="28"/>
          <w:szCs w:val="28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о, 4)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унбиши континентал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атмосфера, 2)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альбедо: - атмосфера, - сат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 зеризамин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, 3) Оташфишонии вул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о, 4) Раванд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сохтмони к</w:t>
      </w:r>
      <w:r w:rsidRPr="007D7B7D">
        <w:rPr>
          <w:rFonts w:ascii="Palatino Linotype" w:hAnsi="Palatino Linotype"/>
          <w:sz w:val="28"/>
          <w:szCs w:val="28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о, 5)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унбиши континентал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атмосфера, 2)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альбедо: - атмосфера, - сат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 зеризамин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3)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режими табодули гарм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бо 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ёнус, 4) Оташфишонии вул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</w:t>
      </w:r>
      <w:r>
        <w:rPr>
          <w:rFonts w:ascii="Palatino Linotype" w:hAnsi="Palatino Linotype" w:cs="Times New Roman Tj"/>
          <w:sz w:val="28"/>
          <w:szCs w:val="28"/>
        </w:rPr>
        <w:t xml:space="preserve">;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атмосфера, 2)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альбедо: - атмосфера, - сат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 зеризамин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3)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режими табодули гарм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бо 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ёнус, 4) Оташфишонии вул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о, 5) Раванд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сохтмони к</w:t>
      </w:r>
      <w:r w:rsidRPr="007D7B7D">
        <w:rPr>
          <w:rFonts w:ascii="Palatino Linotype" w:hAnsi="Palatino Linotype"/>
          <w:sz w:val="28"/>
          <w:szCs w:val="28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61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имтарин гази гармхона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бу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иро номбар кунед?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>) Об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>) Карбон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>) Метан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Озон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iCs/>
          <w:sz w:val="28"/>
          <w:szCs w:val="28"/>
        </w:rPr>
        <w:t>Пропан;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62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Процессҳои физикие, ки дар Офтоб ба амал меоянд, боиси дар сатҳи он ба вучуд омадани минтақаҳое мегардад, ки ҳарорати онҳо нисбат ба дигар сатҳ 6°С пасттар аст. Ин минтақ</w:t>
      </w:r>
      <w:r w:rsidRPr="007D7B7D">
        <w:rPr>
          <w:rFonts w:ascii="Palatino Linotype" w:hAnsi="Palatino Linotype" w:cs="Times New Roman Tj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оро чи меноманд? до;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До</w:t>
      </w:r>
      <w:r w:rsidRPr="007D7B7D">
        <w:rPr>
          <w:rFonts w:ascii="Palatino Linotype" w:hAnsi="Palatino Linotype"/>
          <w:sz w:val="28"/>
          <w:szCs w:val="28"/>
        </w:rPr>
        <w:t>ғҳ</w:t>
      </w:r>
      <w:r w:rsidRPr="007D7B7D">
        <w:rPr>
          <w:rFonts w:ascii="Palatino Linotype" w:hAnsi="Palatino Linotype" w:cs="Times New Roman Tj"/>
          <w:sz w:val="28"/>
          <w:szCs w:val="28"/>
        </w:rPr>
        <w:t>ои Офтоб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До</w:t>
      </w:r>
      <w:r w:rsidRPr="007D7B7D">
        <w:rPr>
          <w:rFonts w:ascii="Palatino Linotype" w:hAnsi="Palatino Linotype"/>
          <w:sz w:val="28"/>
          <w:szCs w:val="28"/>
        </w:rPr>
        <w:t>ғҳ</w:t>
      </w:r>
      <w:r w:rsidRPr="007D7B7D">
        <w:rPr>
          <w:rFonts w:ascii="Palatino Linotype" w:hAnsi="Palatino Linotype" w:cs="Times New Roman Tj"/>
          <w:sz w:val="28"/>
          <w:szCs w:val="28"/>
        </w:rPr>
        <w:t>ои Мо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тоб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До</w:t>
      </w:r>
      <w:r w:rsidRPr="007D7B7D">
        <w:rPr>
          <w:rFonts w:ascii="Palatino Linotype" w:hAnsi="Palatino Linotype"/>
          <w:sz w:val="28"/>
          <w:szCs w:val="28"/>
        </w:rPr>
        <w:t>ғҳ</w:t>
      </w:r>
      <w:r w:rsidRPr="007D7B7D">
        <w:rPr>
          <w:rFonts w:ascii="Palatino Linotype" w:hAnsi="Palatino Linotype" w:cs="Times New Roman Tj"/>
          <w:sz w:val="28"/>
          <w:szCs w:val="28"/>
        </w:rPr>
        <w:t>ои пароканда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До</w:t>
      </w:r>
      <w:r w:rsidRPr="007D7B7D">
        <w:rPr>
          <w:rFonts w:ascii="Palatino Linotype" w:hAnsi="Palatino Linotype"/>
          <w:sz w:val="28"/>
          <w:szCs w:val="28"/>
        </w:rPr>
        <w:t>ғҳ</w:t>
      </w:r>
      <w:r w:rsidRPr="007D7B7D">
        <w:rPr>
          <w:rFonts w:ascii="Palatino Linotype" w:hAnsi="Palatino Linotype" w:cs="Times New Roman Tj"/>
          <w:sz w:val="28"/>
          <w:szCs w:val="28"/>
        </w:rPr>
        <w:t>ои тасфон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До</w:t>
      </w:r>
      <w:r w:rsidRPr="007D7B7D">
        <w:rPr>
          <w:rFonts w:ascii="Palatino Linotype" w:hAnsi="Palatino Linotype"/>
          <w:sz w:val="28"/>
          <w:szCs w:val="28"/>
        </w:rPr>
        <w:t>ғҳ</w:t>
      </w:r>
      <w:r w:rsidRPr="007D7B7D">
        <w:rPr>
          <w:rFonts w:ascii="Palatino Linotype" w:hAnsi="Palatino Linotype" w:cs="Times New Roman Tj"/>
          <w:sz w:val="28"/>
          <w:szCs w:val="28"/>
        </w:rPr>
        <w:t>ои хунук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63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Вобаста аз давраи баррасишаванда, сарчашма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маълумот дар б</w:t>
      </w:r>
      <w:r w:rsidRPr="007D7B7D">
        <w:rPr>
          <w:rFonts w:ascii="Palatino Linotype" w:hAnsi="Palatino Linotype" w:cs="Times New Roman Tj"/>
          <w:sz w:val="28"/>
          <w:szCs w:val="28"/>
        </w:rPr>
        <w:t>о</w:t>
      </w:r>
      <w:r w:rsidRPr="007D7B7D">
        <w:rPr>
          <w:rFonts w:ascii="Palatino Linotype" w:hAnsi="Palatino Linotype" w:cs="Times New Roman Tj"/>
          <w:sz w:val="28"/>
          <w:szCs w:val="28"/>
        </w:rPr>
        <w:t>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 гузашта кадом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оянд: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>) М</w:t>
      </w:r>
      <w:r w:rsidRPr="007D7B7D">
        <w:rPr>
          <w:rFonts w:ascii="Palatino Linotype" w:hAnsi="Palatino Linotype" w:cs="Times New Roman Tj"/>
          <w:sz w:val="28"/>
          <w:szCs w:val="28"/>
        </w:rPr>
        <w:t>аълумоти мушо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асбоб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дар давоми 150-200 соли охир; маълумоти таърих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бораи му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имтарин падида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ои табиат дар давоми 3-5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азор соли охир; иттилооти 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айримуста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 гузашта, ки бо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палеоклиматология ва палеогеография дар т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ли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имондаи давраи бузурги таърихии сад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миллион сол ба даст омада;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>) М</w:t>
      </w:r>
      <w:r w:rsidRPr="007D7B7D">
        <w:rPr>
          <w:rFonts w:ascii="Palatino Linotype" w:hAnsi="Palatino Linotype" w:cs="Times New Roman Tj"/>
          <w:sz w:val="28"/>
          <w:szCs w:val="28"/>
        </w:rPr>
        <w:t>аълумоти палеоклиматология ва палеогеография дар т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ли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имондаи давраи бузурги таърихии сад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миллион сол ба даст омада;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>) М</w:t>
      </w:r>
      <w:r w:rsidRPr="007D7B7D">
        <w:rPr>
          <w:rFonts w:ascii="Palatino Linotype" w:hAnsi="Palatino Linotype" w:cs="Times New Roman Tj"/>
          <w:sz w:val="28"/>
          <w:szCs w:val="28"/>
        </w:rPr>
        <w:t>аълумоти мушо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биологи дар давоми 150-200 соли охир; маълумоти таърих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бораи му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имтарин падида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ои табиат дар давоми 3-5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азор соли охир;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М</w:t>
      </w:r>
      <w:r w:rsidRPr="007D7B7D">
        <w:rPr>
          <w:rFonts w:ascii="Palatino Linotype" w:hAnsi="Palatino Linotype" w:cs="Times New Roman Tj"/>
          <w:sz w:val="28"/>
          <w:szCs w:val="28"/>
        </w:rPr>
        <w:t>аълумоти таърих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бораи му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имтарин падида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ои кайхон дар давоми 13-55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азор соли охир;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>) М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аълумоти иттилооти 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айримуста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 гузашта, ки бо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палеоклиматология ва палеогеография дар т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ли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имондаи давраи бузурги таърихии сад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миллион сол ба даст омада;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64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П</w:t>
      </w:r>
      <w:r w:rsidRPr="007D7B7D">
        <w:rPr>
          <w:rFonts w:ascii="Palatino Linotype" w:hAnsi="Palatino Linotype" w:cs="Times New Roman Tj"/>
          <w:sz w:val="28"/>
          <w:szCs w:val="28"/>
        </w:rPr>
        <w:t>алеоклиматология чиро меомузад?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Мувофи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 таъриф, палеоклиматология илм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гузашта ва таърихи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лимии Замин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Мувофи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 таъриф, палеоклиматология илм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гузашта ва таърихи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лимии Офтоб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Мувофи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 таъриф, палеоклиматология илм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гузашта ва таърихи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лимии Мо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тоб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Мувофи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 таъриф, палеоклиматология илм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гузашта ва таърихи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лимии Миррих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Мувофи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 таъриф, палеоклиматология илм дар бораи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гузашта ва таърихи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лимии Зу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ал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65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лими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адимро аз руи кадом аломат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муайян мекунанд?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Аз руи </w:t>
      </w:r>
      <w:r w:rsidRPr="007D7B7D">
        <w:rPr>
          <w:rFonts w:ascii="Palatino Linotype" w:hAnsi="Palatino Linotype" w:cs="Times New Roman Tj"/>
          <w:sz w:val="28"/>
          <w:szCs w:val="28"/>
        </w:rPr>
        <w:t>таркиби модди ва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чинс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шин, аз руи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сангшудаи организм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ва дигар ро</w:t>
      </w:r>
      <w:r w:rsidRPr="007D7B7D">
        <w:rPr>
          <w:rFonts w:ascii="Palatino Linotype" w:hAnsi="Palatino Linotype"/>
          <w:sz w:val="28"/>
          <w:szCs w:val="28"/>
        </w:rPr>
        <w:t>ҳҳ</w:t>
      </w:r>
      <w:r w:rsidRPr="007D7B7D">
        <w:rPr>
          <w:rFonts w:ascii="Palatino Linotype" w:hAnsi="Palatino Linotype" w:cs="Times New Roman Tj"/>
          <w:sz w:val="28"/>
          <w:szCs w:val="28"/>
        </w:rPr>
        <w:t>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Аз руи </w:t>
      </w:r>
      <w:r w:rsidRPr="007D7B7D">
        <w:rPr>
          <w:rFonts w:ascii="Palatino Linotype" w:hAnsi="Palatino Linotype" w:cs="Times New Roman Tj"/>
          <w:sz w:val="28"/>
          <w:szCs w:val="28"/>
        </w:rPr>
        <w:t>сохти атоми ва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чинс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шин, аз руи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сангшудаи организм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Аз руи </w:t>
      </w:r>
      <w:r w:rsidRPr="007D7B7D">
        <w:rPr>
          <w:rFonts w:ascii="Palatino Linotype" w:hAnsi="Palatino Linotype" w:cs="Times New Roman Tj"/>
          <w:sz w:val="28"/>
          <w:szCs w:val="28"/>
        </w:rPr>
        <w:t>таркиби модди ва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чинс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оло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шиннашуда, аз руи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сангшудаи организм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ва дигар ро</w:t>
      </w:r>
      <w:r w:rsidRPr="007D7B7D">
        <w:rPr>
          <w:rFonts w:ascii="Palatino Linotype" w:hAnsi="Palatino Linotype"/>
          <w:sz w:val="28"/>
          <w:szCs w:val="28"/>
        </w:rPr>
        <w:t>ҳҳ</w:t>
      </w:r>
      <w:r w:rsidRPr="007D7B7D">
        <w:rPr>
          <w:rFonts w:ascii="Palatino Linotype" w:hAnsi="Palatino Linotype" w:cs="Times New Roman Tj"/>
          <w:sz w:val="28"/>
          <w:szCs w:val="28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Аз руи </w:t>
      </w:r>
      <w:r w:rsidRPr="007D7B7D">
        <w:rPr>
          <w:rFonts w:ascii="Palatino Linotype" w:hAnsi="Palatino Linotype" w:cs="Times New Roman Tj"/>
          <w:sz w:val="28"/>
          <w:szCs w:val="28"/>
        </w:rPr>
        <w:t>таркиби модди ва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чинс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осмони, аз руи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сангшудаи организм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Аз руи </w:t>
      </w:r>
      <w:r w:rsidRPr="007D7B7D">
        <w:rPr>
          <w:rFonts w:ascii="Palatino Linotype" w:hAnsi="Palatino Linotype" w:cs="Times New Roman Tj"/>
          <w:sz w:val="28"/>
          <w:szCs w:val="28"/>
        </w:rPr>
        <w:t>таркиби модди ва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чинс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Офтоби, аз руи бо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имонда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сангпушт ва организм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кай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они;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Палеоклиматология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 кадом замонро бар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арор мекунад?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Замони гузаштаро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Замони ояндаро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Замони гузаштаи наздикро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Замони гузаштаи дурро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Замони нагузаштаро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67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Х</w:t>
      </w:r>
      <w:r w:rsidRPr="007D7B7D">
        <w:rPr>
          <w:rFonts w:ascii="Palatino Linotype" w:hAnsi="Palatino Linotype"/>
          <w:iCs/>
          <w:sz w:val="28"/>
          <w:szCs w:val="28"/>
        </w:rPr>
        <w:t xml:space="preserve">ионосфера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iCs/>
          <w:sz w:val="28"/>
          <w:szCs w:val="28"/>
        </w:rPr>
        <w:t>исми кадом сфера башумор меравад?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>) К</w:t>
      </w:r>
      <w:r w:rsidRPr="007D7B7D">
        <w:rPr>
          <w:rFonts w:ascii="Palatino Linotype" w:hAnsi="Palatino Linotype"/>
          <w:iCs/>
          <w:sz w:val="28"/>
          <w:szCs w:val="28"/>
        </w:rPr>
        <w:t>риосфера;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>) Биосфера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>) Литосфера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Атмосфера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>) Гидросфера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лил ва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амъбасти маълумот оиди иклим аз кадом 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амал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карда мешавад?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геолог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, метеоролог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, географ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, геофизик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астроном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кай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физикаи кай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геофизикаи кай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геолог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яи кай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69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Илми палеоклиматология аз кадом сол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сарчашма мегирад?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1880;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1980;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1890;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2001;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2013;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70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Дар баробари 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палеонтолог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кадом нишонди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анда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лими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адим истифода мешаванд?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литолог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геоморфолог</w:t>
      </w:r>
      <w:r w:rsidRPr="007D7B7D">
        <w:rPr>
          <w:rFonts w:ascii="Palatino Linotype" w:hAnsi="Palatino Linotype"/>
          <w:sz w:val="28"/>
          <w:szCs w:val="28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геобатаник</w:t>
      </w:r>
      <w:r w:rsidRPr="007D7B7D">
        <w:rPr>
          <w:rFonts w:ascii="Palatino Linotype" w:hAnsi="Palatino Linotype"/>
          <w:sz w:val="28"/>
          <w:szCs w:val="28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техноген</w:t>
      </w:r>
      <w:r w:rsidRPr="007D7B7D">
        <w:rPr>
          <w:rFonts w:ascii="Palatino Linotype" w:hAnsi="Palatino Linotype"/>
          <w:sz w:val="28"/>
          <w:szCs w:val="28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Маълумот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астроном</w:t>
      </w:r>
      <w:r w:rsidRPr="007D7B7D">
        <w:rPr>
          <w:rFonts w:ascii="Palatino Linotype" w:hAnsi="Palatino Linotype"/>
          <w:sz w:val="28"/>
          <w:szCs w:val="28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71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 xml:space="preserve">Альфред Вегенер дар инкишофи палеоклиматология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амчун со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аи ало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идаи дониш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иссаи калон гузоштааст. Вай натан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дар офаридани реконструкция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палеоклиматй кори бисьёре кардааст, балки: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оро барои баркарор намудани чойгиршавии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итъа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 ва асоснок кардани назарияи худ дар бораи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аракати 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низ истифода бурдааст;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оро барои бар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арор намудани чойгиршавии ситора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 ва асоснок кардани назарияи худ дар бораи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аракати 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низ истифода бурдааст;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оро барои бар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арор намудани чойгиршавии саёра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 ва асоснок кардани назарияи худ дар бораи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аракати 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низ истифода бурдааст;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оро барои бар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арор намудани чойгиршавии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итъаи Амрикои Чануби ва асоснок кардани назарияи худ дар бораи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аракати он низ истифода бурдааст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оро барои бар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арор намудани чойгиршавии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итъаи Африко ва асоснок кардани назарияи худ дар бораи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аракати он низ истифода бурдааст;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72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 xml:space="preserve">Назарияи чойгиршавии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итъа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оро ва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аракати 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оро аввалин шуда кадом олим асоснок кардааст?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Альфред Вегенер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Альфред Вегенер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>) Христофор Колумб;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Карл Маркс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>) В.Н. Путилов;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73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Дар охири асри XX лои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калони байналмилал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байнисо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ав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барои ом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зиши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 … гузаронида шуданд;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Гузашта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iCs/>
          <w:sz w:val="28"/>
          <w:szCs w:val="28"/>
        </w:rPr>
        <w:t>Оянда;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>) Имруза;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Ояндаи наздик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>) Ояндаи дур;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74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Дар миёна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аср усулхои геохимиявй ва геофизики васеъ пахн шудаанд;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7D7B7D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en-US"/>
        </w:rPr>
        <w:t>XX</w:t>
      </w:r>
      <w:r w:rsidRPr="007D7B7D">
        <w:rPr>
          <w:rFonts w:ascii="Palatino Linotype" w:hAnsi="Palatino Linotype"/>
          <w:iCs/>
          <w:sz w:val="28"/>
          <w:szCs w:val="28"/>
          <w:lang w:val="en-US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7D7B7D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en-US"/>
        </w:rPr>
        <w:t>XXI</w:t>
      </w:r>
      <w:r w:rsidRPr="007D7B7D">
        <w:rPr>
          <w:rFonts w:ascii="Palatino Linotype" w:hAnsi="Palatino Linotype"/>
          <w:iCs/>
          <w:sz w:val="28"/>
          <w:szCs w:val="28"/>
          <w:lang w:val="en-US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en-US"/>
        </w:rPr>
      </w:pPr>
      <w:r w:rsidRPr="007D7B7D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en-US"/>
        </w:rPr>
        <w:t>XIX</w:t>
      </w:r>
      <w:r w:rsidRPr="007D7B7D">
        <w:rPr>
          <w:rFonts w:ascii="Palatino Linotype" w:hAnsi="Palatino Linotype"/>
          <w:iCs/>
          <w:sz w:val="28"/>
          <w:szCs w:val="28"/>
          <w:lang w:val="en-US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en-US"/>
        </w:rPr>
        <w:t>XVIII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en-US"/>
        </w:rPr>
        <w:t>XVII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асосии палеоклиматология кадом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оянд?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Ом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биогеограф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асоси набототу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айвоноти сангшуда; дендрохронология;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изотоп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кимиёв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усули палеомагнит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Ом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биогеограф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асоси набототу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айвоноти сангшуда; дендрохронология;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изотоп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Ом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биогеограф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асоси набототу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айвоноти сангшуда;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кимиёв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усули палеомагнит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Ом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зиши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инс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шин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изотоп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усули палеомагнит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iCs/>
          <w:sz w:val="28"/>
          <w:szCs w:val="28"/>
        </w:rPr>
        <w:t>У</w:t>
      </w:r>
      <w:r w:rsidRPr="007D7B7D">
        <w:rPr>
          <w:rFonts w:ascii="Palatino Linotype" w:hAnsi="Palatino Linotype" w:cs="Times New Roman Tj"/>
          <w:sz w:val="28"/>
          <w:szCs w:val="28"/>
        </w:rPr>
        <w:t>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биогеограф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дар асоси набототу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айвоноти сангшуда; дендрохронология;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изотоп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 усул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кимиёв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76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шин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ое мебошанд, ки дар нати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аи: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Вайроншавии дигар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ё бо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имонда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фаъолияти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аётии организм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ба ву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 омадаанд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Вайроншавии бо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имонда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фаъолияти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аётии организм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ба ву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 омадаанд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Вайроншавии дигар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ё бо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имонда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фаъолияти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одамон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ба ву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 омадаанд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Вайроншавии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кай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они ё бо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имонда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фаъолияти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аётии организм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ба ву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 омадаанд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Вайроншавии метиорит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ё бо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имонда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фаъолияти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аётии организм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ба ву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 омадаанд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77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Омил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асосии обу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аворо номбар кунед: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арорат, боришот ва модда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органик</w:t>
      </w:r>
      <w:r w:rsidRPr="007D7B7D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арорат, боришот ва модда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гайриорганик</w:t>
      </w:r>
      <w:r w:rsidRPr="007D7B7D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арорат, боришот ва модда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геоорганик</w:t>
      </w:r>
      <w:r w:rsidRPr="007D7B7D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арорат, боришот ва фишор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арорат, фишор ва модда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органик</w:t>
      </w:r>
      <w:r w:rsidRPr="007D7B7D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78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Суръати реаксия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кимиёв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аз ч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вобаста 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Фишор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Миқдори оксиген дар ҳаво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/>
          <w:sz w:val="28"/>
          <w:szCs w:val="28"/>
          <w:lang w:val="tg-Cyrl-TJ"/>
        </w:rPr>
        <w:t>дори газҳо дар об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iCs/>
          <w:sz w:val="28"/>
          <w:szCs w:val="28"/>
        </w:rPr>
        <w:t>Муайян карда нашудааст;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79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 xml:space="preserve">Паст шудани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арорат ё кам шудани нам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боиси якбора: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Камшавии гуногунрангии наботот, 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намуд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ои он, пайдоиши як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атор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олат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бо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хоси анатом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морфолог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мегардад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Зиёдшавии гуногунрангии наботот,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намуд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он мегардад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Камшавии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осилнокии наботот ва 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намуд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он мегардад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П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айдоиши як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атор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олат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бо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хоси анатом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морфолог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мегардад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Камшавии гуногунрангии наботот мегардад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 xml:space="preserve">Паст шудани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арорат ё кам шудани нам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боиси якбора камшавии гуногунрангии наботот, 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Roman Tj"/>
          <w:sz w:val="28"/>
          <w:szCs w:val="28"/>
        </w:rPr>
        <w:t>ирёбии таркиби намуд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ои он, пайдоиши як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атор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олат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бо хусусият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хоси анатом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ва морфолог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мегардад. Масалан, дар Индонезия 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рибан 40, 000, дар Аврупо - 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рибан 1100, дар шимоли Русия - 350-250 намуди растани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 мав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Roman Tj"/>
          <w:sz w:val="28"/>
          <w:szCs w:val="28"/>
        </w:rPr>
        <w:t>уданд. Дар биёбони Сахара – он 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рибан ба чанд намуд баробар 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300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>) 2</w:t>
      </w:r>
      <w:r w:rsidRPr="007D7B7D">
        <w:rPr>
          <w:rFonts w:ascii="Palatino Linotype" w:hAnsi="Palatino Linotype" w:cs="Times New Roman Tj"/>
          <w:sz w:val="28"/>
          <w:szCs w:val="28"/>
        </w:rPr>
        <w:t>300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800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1</w:t>
      </w:r>
      <w:r w:rsidRPr="007D7B7D">
        <w:rPr>
          <w:rFonts w:ascii="Palatino Linotype" w:hAnsi="Palatino Linotype" w:cs="Times New Roman Tj"/>
          <w:sz w:val="28"/>
          <w:szCs w:val="28"/>
        </w:rPr>
        <w:t>300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100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81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 w:cs="Times New Roman Tj"/>
          <w:sz w:val="28"/>
          <w:szCs w:val="28"/>
        </w:rPr>
        <w:t>Дар минта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лими гарм ва нам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>, ки бо норасоии мавсим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Roman Tj"/>
          <w:sz w:val="28"/>
          <w:szCs w:val="28"/>
        </w:rPr>
        <w:t xml:space="preserve"> хос аст,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ал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Roman Tj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Roman Tj"/>
          <w:sz w:val="28"/>
          <w:szCs w:val="28"/>
        </w:rPr>
        <w:t>ои дарахт дар ч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Roman Tj"/>
          <w:sz w:val="28"/>
          <w:szCs w:val="28"/>
        </w:rPr>
        <w:t>б ба назар: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Намерасанд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Мерасанд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</w:rPr>
        <w:t>Мерасанд, аммо дида намешаванд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>) Тамоман дида намешаванд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>) Дида мешаванд, аммо хуб не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82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Боқ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имонда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сангшудаи организм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адим, ки 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лими замони мав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удияти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оро дар таркиби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амъият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ва макони зисти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 инъикос мекунанд,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амчун нишонди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анда ё нишонди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Палеозолог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Палеогеграф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Палеогеолог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Палеоклиматолог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Палеоботаник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хизмат мекунанд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83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Тағй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ироти даврии сохтор ва мав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еи сар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минта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ҳои биогеографӣ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ироти чиро нишон меди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анд</w:t>
      </w:r>
      <w:r w:rsidRPr="007D7B7D">
        <w:rPr>
          <w:rFonts w:ascii="Palatino Linotype" w:hAnsi="Palatino Linotype"/>
          <w:iCs/>
          <w:sz w:val="28"/>
          <w:szCs w:val="28"/>
        </w:rPr>
        <w:t>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A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Таърихии 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Таърихии обу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аворо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Таърихии одамонро;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Таърихии биологиро;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Таърихии географиро;</w:t>
      </w:r>
    </w:p>
    <w:p w:rsidR="00715113" w:rsidRPr="007D7B7D" w:rsidRDefault="00715113" w:rsidP="000049AE">
      <w:pPr>
        <w:spacing w:after="0" w:line="240" w:lineRule="auto"/>
        <w:rPr>
          <w:rFonts w:ascii="Palatino Linotype" w:hAnsi="Palatino Linotype"/>
          <w:iCs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84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Дендрохронология калимаи Юнони буда маънояш: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dendron - дарахт, chronos - замон ва logos – таълимот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dendron - замон, chronos - дарахт ва logos – таълимот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dendron - таълимот, chronos - замон ва logos – дарахт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dendron - дарахт, chronos - таълимо ва logos – замон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dendron - алаф, chronos - вақт ва logos – таълимот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85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Дендрохронология, як фанни илм 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sz w:val="28"/>
          <w:szCs w:val="28"/>
          <w:lang w:val="tg-Cyrl-TJ"/>
        </w:rPr>
        <w:t>оид ба тарзу усулхои шиносоии ходисахо ва ходисахои табиат, ки дар асоси тахлили ҳалкаҳои: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Дарахти чуб мебошад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Дарахти арча мебошад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Дарахти чанор мебошад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Дарахти бед мебошад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Дарахти себ мебошад</w:t>
      </w:r>
      <w:r w:rsidRPr="007D7B7D">
        <w:rPr>
          <w:rFonts w:ascii="Palatino Linotype" w:hAnsi="Palatino Linotype"/>
          <w:iCs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86</w:t>
      </w:r>
      <w:r>
        <w:rPr>
          <w:rFonts w:ascii="Palatino Linotype" w:hAnsi="Palatino Linotype"/>
          <w:sz w:val="28"/>
          <w:szCs w:val="28"/>
        </w:rPr>
        <w:t>.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Дендрохронология дар кадом аср ба вуҷ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уд омадааст?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Дар охири асри 19 ва аввали асри 20;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 охири асри 18 ва аввали асри 19;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 охири асри 17 ва аввали асри 18;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 охири асри 19;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 аввали асри 20;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87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Дар дендрохронология 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як 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ал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 ба чанд соли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аёти дарахт мувофи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ат мекунад?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1 сол;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>) 2 сол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4 сол;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10 сол;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6 сол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88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Дендроклиматология (аз юнонии дендрон - дарахт ва иқ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лимшинос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) як шохаи дендрохронология аст, ки намуна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илова намудани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абат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яксолаи намудҳ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дарахтонро барои му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аррар кардани 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 дар давра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Геологии гузашта меом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B</w:t>
      </w:r>
      <w:r w:rsidRPr="007D7B7D">
        <w:rPr>
          <w:rFonts w:ascii="Palatino Linotype" w:hAnsi="Palatino Linotype"/>
          <w:sz w:val="28"/>
          <w:szCs w:val="28"/>
        </w:rPr>
        <w:t>) Би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ологии гузашта меом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Географии гузашта меом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Гидрологии гузашта меом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E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Глятсиологии гузашта меом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89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Дендроклиматология калимаи Юнони буда маънояш: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Дендрон - дарахт ва климатология - иқ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лимшинос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Дендрон - санг ва климатология - иқ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лимшинос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Дендрон - об ва климатология - иқ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лимшинос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Дендрон - алаф ва климатология - иқ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лимшинос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Дендрон - дарахт ва климатология - ситора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шинос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 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Номи аввалин касе, ки тавонист тағ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ироти 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лимиро дар гузашта бо сохтори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ал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дарахтони растани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ч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б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тавсиф кунад, номбар кунед?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рус, профессори Донишго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Новороссий</w:t>
      </w:r>
      <w:r w:rsidRPr="007D7B7D">
        <w:rPr>
          <w:rFonts w:ascii="Palatino Linotype" w:hAnsi="Palatino Linotype"/>
          <w:sz w:val="28"/>
          <w:szCs w:val="28"/>
          <w:lang w:val="tg-Cyrl-TJ"/>
        </w:rPr>
        <w:t>ск дар Одесса Федор Никифорович Шведов (1840-1905);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франсуз, профессори Донишго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Новороссий</w:t>
      </w:r>
      <w:r w:rsidRPr="007D7B7D">
        <w:rPr>
          <w:rFonts w:ascii="Palatino Linotype" w:hAnsi="Palatino Linotype"/>
          <w:sz w:val="28"/>
          <w:szCs w:val="28"/>
          <w:lang w:val="tg-Cyrl-TJ"/>
        </w:rPr>
        <w:t>ск дар Одесса Федор Никифорович Шведов (1840-1905);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рус, профессори Донишго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Новороссий</w:t>
      </w:r>
      <w:r w:rsidRPr="007D7B7D">
        <w:rPr>
          <w:rFonts w:ascii="Palatino Linotype" w:hAnsi="Palatino Linotype"/>
          <w:sz w:val="28"/>
          <w:szCs w:val="28"/>
          <w:lang w:val="tg-Cyrl-TJ"/>
        </w:rPr>
        <w:t>ск дар Одесса Федор Никифорович Петров (1840-1905);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рус, профессори Донишго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Новороссий</w:t>
      </w:r>
      <w:r w:rsidRPr="007D7B7D">
        <w:rPr>
          <w:rFonts w:ascii="Palatino Linotype" w:hAnsi="Palatino Linotype"/>
          <w:sz w:val="28"/>
          <w:szCs w:val="28"/>
          <w:lang w:val="tg-Cyrl-TJ"/>
        </w:rPr>
        <w:t>ск дар Одесса Федор Никифорович Шведов (2000-2021);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Химики рус, профессори Донишго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Новороссий</w:t>
      </w:r>
      <w:r w:rsidRPr="007D7B7D">
        <w:rPr>
          <w:rFonts w:ascii="Palatino Linotype" w:hAnsi="Palatino Linotype"/>
          <w:sz w:val="28"/>
          <w:szCs w:val="28"/>
          <w:lang w:val="tg-Cyrl-TJ"/>
        </w:rPr>
        <w:t>ск дар Одесса Федор Никифорович Шведов (1840-1905);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А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сосгузори усули дендроклиматолог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ӣ, ки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рус, профессор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Федор Никифорович Шведов;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франсуз, профессор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Федор Никифорович Шведов;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англис, профессор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Федор Никифорович Шведов;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олмони, профессор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Федор Никифорович Шведов;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Физики чини, профессор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Федор Никифорович Шведов;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Лабораторияҳ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дендрохронолог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чанд миллион намуна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дарахтро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лил карданд?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Зиёда аз 2 миллион;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Зиёда аз 4 миллион;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C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Зиёда аз 22 миллион;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$</w:t>
      </w:r>
      <w:r w:rsidRPr="007D7B7D">
        <w:rPr>
          <w:rFonts w:ascii="Palatino Linotype" w:hAnsi="Palatino Linotype"/>
          <w:sz w:val="28"/>
          <w:szCs w:val="28"/>
          <w:lang w:val="en-US"/>
        </w:rPr>
        <w:t>D</w:t>
      </w:r>
      <w:r w:rsidRPr="007D7B7D">
        <w:rPr>
          <w:rFonts w:ascii="Palatino Linotype" w:hAnsi="Palatino Linotype"/>
          <w:sz w:val="28"/>
          <w:szCs w:val="28"/>
        </w:rPr>
        <w:t xml:space="preserve">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Зиёда аз 12 миллион;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Зиёда аз 6 миллион;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Усулҳ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изотоп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истифодаи чиро дар бар мегиранд?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Изотоп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Изобар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Изотроп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Изогипс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Изосейст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оро;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Изотопҳ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радиоактив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як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ояг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бо изотоп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радиоген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барои муайян кардани ва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ти пайдоиши чи истифода мешаванд?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ку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и, минерал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 ва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ама гуна модда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Намакҳо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минерал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 ва </w:t>
      </w:r>
      <w:r w:rsidRPr="007D7B7D">
        <w:rPr>
          <w:rFonts w:ascii="Palatino Linotype" w:hAnsi="Palatino Linotype"/>
          <w:sz w:val="28"/>
          <w:szCs w:val="28"/>
          <w:lang w:val="tg-Cyrl-TJ"/>
        </w:rPr>
        <w:t>растаниҳо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Намакҳо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пирях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 ва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ама гуна модда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инс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кай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они, дарахтон ва растанихои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гуногун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Санг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имматба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арорати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адимии ба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дар асоси чи муайян карда мешаванд?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С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келет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гур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устухон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о, ки доимо дар ба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р зиндаг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мекунанд;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С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келет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гур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санг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Скелет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гур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растани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С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келет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гур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намак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С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келет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гур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ӯҳҳ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косахона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ойгиршавии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магнит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инчунин шиддати майдони магнит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Замин, доимианд ва ё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йир меёбанд?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Доимо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йир меёбанд;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йир намеёбанд;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Муайян карда нашудаанд;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Танҳо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шиддати майдони магнит</w:t>
      </w:r>
      <w:r w:rsidRPr="007D7B7D">
        <w:rPr>
          <w:rFonts w:ascii="Palatino Linotype" w:hAnsi="Palatino Linotype"/>
          <w:sz w:val="28"/>
          <w:szCs w:val="28"/>
          <w:lang w:val="tg-Cyrl-TJ"/>
        </w:rPr>
        <w:t>ии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Замин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йир меёбад;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Танҳо 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ойгиршавии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магнит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йир меёбад;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ангоми татби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амал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намуна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дар са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ро гирифташуда ба кучо фиристода мешаванд?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Ба лаборатория;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Ба амбулатория;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Ба китобхона;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Ба абсерватория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Ба консерватория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гузаштаи геолог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натичаи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аракати плита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литосфера мав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еи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 як блоки кишри Замин нисбат ба чи пайваста тагйир меёфт;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iCs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Нисбат ба 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магнит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Нисбат ба 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географ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Нисбат ба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арду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Нисбат ба Офтоб;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Нисбат ба Мо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тоб;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99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минта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марказии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итъа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ях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ои калон (Гренландия ва Антарктида)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арорати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аво дар давоми сол ч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гуна 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Манф</w:t>
      </w:r>
      <w:r w:rsidRPr="007D7B7D">
        <w:rPr>
          <w:rFonts w:ascii="Palatino Linotype" w:hAnsi="Palatino Linotype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Мусбӣ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Муътадил;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Сард;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Гарм;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таърихи Замин чанд давраи асос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мавчуд 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6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8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4;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5;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давраи девон, 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 ба чанд соат баробар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24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26;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21;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2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5;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давраи триас, 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 ба чанд соат баробар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24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26;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21;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2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5;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давраи юра, р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з ба чанд соат баробар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24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23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26;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21;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2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5;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Дар нимаи аввали Архей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арорати 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замин чанд</w:t>
      </w:r>
      <w:r>
        <w:rPr>
          <w:rFonts w:ascii="Palatino Linotype" w:hAnsi="Palatino Linotype" w:cs="Times New Roman Tj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150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200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190;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300;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iCs/>
          <w:sz w:val="28"/>
          <w:szCs w:val="28"/>
          <w:lang w:val="tg-Cyrl-TJ"/>
        </w:rPr>
        <w:t>350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Атмосфераи ибтидо</w:t>
      </w:r>
      <w:r w:rsidRPr="007D7B7D">
        <w:rPr>
          <w:rFonts w:ascii="Palatino Linotype" w:hAnsi="Palatino Linotype"/>
          <w:sz w:val="28"/>
          <w:szCs w:val="28"/>
          <w:lang w:val="tg-Cyrl-TJ"/>
        </w:rPr>
        <w:t>ии Замин аз чӣ иборат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Аз 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об, гази карбон ва дигар фраксия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газ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Аз 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об, гази карбон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ази карбон ва дигар фраксия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газ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Танҳо аз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об;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Танҳо аз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гази карбон;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Атмосфера 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чӣ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пайдо шудааст?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Бо баровардани оксигени газдор асосан 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исоби реаксия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фотохимияв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абат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болоии атмосфера ва фотосинтези алаф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кабуд-сабз, ки дар аввали Кембрий пайдо шуда буданд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Бо баровардани газ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инерт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асосан 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исоби реаксия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фотохимияв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абат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болоии атмосфера ва фотосинтези алаф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кабуд-сабз, ки дар аввали Перм пайдо шуда буданд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Бо баровардани метани газдор асосан 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исоби реаксия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фотохимияв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абат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болоии атмосфера ва фотосинтези алаф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кабуд-сабз, ки дар аввали Кембрий пайдо шуда буданд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Бо баровардани нитрогени газдор асосан 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исоби реаксия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фотохимияв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абат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болоии атмосфера ва фотосинтези алаф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кабуд-сабз, ки дар аввали Кембрий пайдо шуда буданд;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Бо баровардани гидрогени газдор асосан 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исоби реаксия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фотохимияв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 дар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абат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болоии атмосфера ва фотосинтези алаф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кабуд-сабз, ки дар аввали Кембрий пайдо шуда буданд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Дар ибтидои фанерозой (та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рибан 600 миллион сол пеш) дар атмосфера ми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дори зиёди кадом газ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амъ шуда буд?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Оксиген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Гидроген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Метан;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Нитроген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Газ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ои инерт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Суперконтиненти Гондвана, ба чанд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итъа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сим шуд?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5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6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4;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8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3;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109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Суперконтиненти Гондвана, ба кадом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итъа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о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сим шуд?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Амрикои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Афри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о,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индустон, Антарктида ва Австралия;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Амрикои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Афри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о,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индустон, Антарктида;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Амрикои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Афри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о,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индустон, Австралия;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Амрикои </w:t>
      </w:r>
      <w:r w:rsidRPr="007D7B7D">
        <w:rPr>
          <w:rFonts w:ascii="Palatino Linotype" w:hAnsi="Palatino Linotype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, Антарктида ва Австралия;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Афри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 xml:space="preserve">о, 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индустон, Антарктида ва Австралия;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110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Чанд фоизи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и Заминро ях п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шонидааст?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14%;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10%;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17%;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20%;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Roman Tj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Roman Tj"/>
          <w:sz w:val="28"/>
          <w:szCs w:val="28"/>
          <w:lang w:val="tg-Cyrl-TJ"/>
        </w:rPr>
        <w:t>12%;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Давраи яхбандии хурд кай ба охир расид?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Миёнаи асри 19;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Миёнаи асри 20;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Миёнаи асри 18;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Миёнаи асри 17;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Охири асри 19;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Иклими даври хозира чанд соли гузаштаро дарбар мегирад?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100-150;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200-250;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300-350;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400-450;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500-550;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Шумораи гуногуни нуктахои мушохида, ки дар асри XIX ва дар тамоми асри XX буданд, барои хисоб кардани чи истифода бурда мешуданд?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Харорати миёнаи сайёра;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Харорати баланди сайёра;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Харорати пастии сайёра;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Харорати миёнаи Офтоб;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Харорати баланди Офтоб;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Проблемаи асосии назарияи муосири 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лим, дар чист</w:t>
      </w:r>
      <w:r w:rsidRPr="007D7B7D">
        <w:rPr>
          <w:rFonts w:ascii="Palatino Linotype" w:hAnsi="Palatino Linotype"/>
          <w:sz w:val="28"/>
          <w:szCs w:val="28"/>
        </w:rPr>
        <w:t>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фишор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намноки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гарми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хунуки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115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Тақ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 бо истифода аз чӣ амали мегардад?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104C8B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116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Далели дурустии механизми гармшавии глобалӣ аз ҳисоби афзоиши азхудкунии радиатсияи дарозмавҷи берунӣ аз ҷониби газҳои гармхонаӣ, дар чи асос карда шудаас?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Паст шудани ҳарорати стратосфераи поёнӣ ва бе </w:t>
      </w:r>
      <w:r w:rsidRPr="007D7B7D">
        <w:rPr>
          <w:rFonts w:ascii="Palatino Linotype" w:hAnsi="Palatino Linotype"/>
          <w:sz w:val="28"/>
          <w:szCs w:val="28"/>
        </w:rPr>
        <w:t>тағирот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мондани ҳарорати тропопауза;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Баланд шудани ҳарорати обхои литосфера ва бе </w:t>
      </w:r>
      <w:r w:rsidRPr="007D7B7D">
        <w:rPr>
          <w:rFonts w:ascii="Palatino Linotype" w:hAnsi="Palatino Linotype"/>
          <w:sz w:val="28"/>
          <w:szCs w:val="28"/>
        </w:rPr>
        <w:t>тағирот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мондани ҳарорати тропопауза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</w:t>
      </w:r>
      <w:r w:rsidRPr="007D7B7D">
        <w:rPr>
          <w:rFonts w:ascii="Palatino Linotype" w:hAnsi="Palatino Linotype"/>
          <w:sz w:val="28"/>
          <w:szCs w:val="28"/>
          <w:lang w:val="tg-Cyrl-TJ"/>
        </w:rPr>
        <w:t>Паст шудани ҳарорати стратосфераи поёнӣ ва баланд шудани ҳарорати тропопауза;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Паст шудани ҳарорати обхои гидросфера ва бе </w:t>
      </w:r>
      <w:r w:rsidRPr="007D7B7D">
        <w:rPr>
          <w:rFonts w:ascii="Palatino Linotype" w:hAnsi="Palatino Linotype"/>
          <w:sz w:val="28"/>
          <w:szCs w:val="28"/>
        </w:rPr>
        <w:t>тағирот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мондани ҳарорати тропопауза;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Паст шудани ҳарорати обхои литосфера ва бе </w:t>
      </w:r>
      <w:r w:rsidRPr="007D7B7D">
        <w:rPr>
          <w:rFonts w:ascii="Palatino Linotype" w:hAnsi="Palatino Linotype"/>
          <w:sz w:val="28"/>
          <w:szCs w:val="28"/>
        </w:rPr>
        <w:t>тағирот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мондани ҳарорати тропопауза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сими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дурусти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ирёбии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узъ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таби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антропоген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 xml:space="preserve"> бо истифода аз ч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/>
          <w:sz w:val="28"/>
          <w:szCs w:val="28"/>
        </w:rPr>
        <w:t xml:space="preserve"> амали мегардад?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физик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Агар гармшавии глобалӣ </w:t>
      </w:r>
      <w:r w:rsidRPr="007D7B7D">
        <w:rPr>
          <w:rFonts w:ascii="Palatino Linotype" w:hAnsi="Palatino Linotype" w:cs="Times New Tojik"/>
          <w:sz w:val="28"/>
          <w:szCs w:val="28"/>
        </w:rPr>
        <w:t>аз</w:t>
      </w:r>
      <w:r w:rsidRPr="007D7B7D">
        <w:rPr>
          <w:rFonts w:ascii="Palatino Linotype" w:hAnsi="Palatino Linotype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</w:rPr>
        <w:t>ониби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Офтоб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ву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Tojik"/>
          <w:sz w:val="28"/>
          <w:szCs w:val="28"/>
        </w:rPr>
        <w:t>уд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ояд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ин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боиси</w:t>
      </w:r>
      <w:r w:rsidRPr="007D7B7D">
        <w:rPr>
          <w:rFonts w:ascii="Palatino Linotype" w:hAnsi="Palatino Linotype"/>
          <w:sz w:val="28"/>
          <w:szCs w:val="28"/>
        </w:rPr>
        <w:t xml:space="preserve"> чи мегардад?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Баланд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шудани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арорати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тропосф</w:t>
      </w:r>
      <w:r w:rsidRPr="007D7B7D">
        <w:rPr>
          <w:rFonts w:ascii="Palatino Linotype" w:hAnsi="Palatino Linotype"/>
          <w:sz w:val="28"/>
          <w:szCs w:val="28"/>
        </w:rPr>
        <w:t>ера ва ҳ</w:t>
      </w:r>
      <w:r w:rsidRPr="007D7B7D">
        <w:rPr>
          <w:rFonts w:ascii="Palatino Linotype" w:hAnsi="Palatino Linotype" w:cs="Times New Tojik"/>
          <w:sz w:val="28"/>
          <w:szCs w:val="28"/>
        </w:rPr>
        <w:t>ам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стратосфера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</w:rPr>
        <w:t>Баланд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шудани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арорати</w:t>
      </w:r>
      <w:r w:rsidRPr="007D7B7D">
        <w:rPr>
          <w:rFonts w:ascii="Palatino Linotype" w:hAnsi="Palatino Linotype"/>
          <w:sz w:val="28"/>
          <w:szCs w:val="28"/>
        </w:rPr>
        <w:t xml:space="preserve"> танҳ</w:t>
      </w:r>
      <w:r w:rsidRPr="007D7B7D">
        <w:rPr>
          <w:rFonts w:ascii="Palatino Linotype" w:hAnsi="Palatino Linotype" w:cs="Times New Tojik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тропосф</w:t>
      </w:r>
      <w:r w:rsidRPr="007D7B7D">
        <w:rPr>
          <w:rFonts w:ascii="Palatino Linotype" w:hAnsi="Palatino Linotype"/>
          <w:sz w:val="28"/>
          <w:szCs w:val="28"/>
        </w:rPr>
        <w:t>ера;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</w:rPr>
        <w:t>Баланд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шудани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арорати</w:t>
      </w:r>
      <w:r w:rsidRPr="007D7B7D">
        <w:rPr>
          <w:rFonts w:ascii="Palatino Linotype" w:hAnsi="Palatino Linotype"/>
          <w:sz w:val="28"/>
          <w:szCs w:val="28"/>
        </w:rPr>
        <w:t xml:space="preserve"> танҳ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стратосфера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</w:rPr>
        <w:t>Баланд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шудани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арорати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Замин</w:t>
      </w:r>
      <w:r w:rsidRPr="007D7B7D">
        <w:rPr>
          <w:rFonts w:ascii="Palatino Linotype" w:hAnsi="Palatino Linotype"/>
          <w:sz w:val="28"/>
          <w:szCs w:val="28"/>
        </w:rPr>
        <w:t xml:space="preserve"> ва ҳ</w:t>
      </w:r>
      <w:r w:rsidRPr="007D7B7D">
        <w:rPr>
          <w:rFonts w:ascii="Palatino Linotype" w:hAnsi="Palatino Linotype" w:cs="Times New Tojik"/>
          <w:sz w:val="28"/>
          <w:szCs w:val="28"/>
        </w:rPr>
        <w:t>ам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Офтоб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</w:rPr>
        <w:t>Муайян карда нашудааст;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119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Мушоҳ</w:t>
      </w:r>
      <w:r w:rsidRPr="007D7B7D">
        <w:rPr>
          <w:rFonts w:ascii="Palatino Linotype" w:hAnsi="Palatino Linotype" w:cs="Times New Tojik"/>
          <w:sz w:val="28"/>
          <w:szCs w:val="28"/>
        </w:rPr>
        <w:t>ида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аз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р</w:t>
      </w:r>
      <w:r w:rsidRPr="007D7B7D">
        <w:rPr>
          <w:rFonts w:ascii="Palatino Linotype" w:hAnsi="Palatino Linotype"/>
          <w:sz w:val="28"/>
          <w:szCs w:val="28"/>
        </w:rPr>
        <w:t>ӯ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вора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аз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зо</w:t>
      </w:r>
      <w:r w:rsidRPr="007D7B7D">
        <w:rPr>
          <w:rFonts w:ascii="Palatino Linotype" w:hAnsi="Palatino Linotype"/>
          <w:sz w:val="28"/>
          <w:szCs w:val="28"/>
        </w:rPr>
        <w:t xml:space="preserve">нди метеорологӣ </w:t>
      </w:r>
      <w:r w:rsidRPr="007D7B7D">
        <w:rPr>
          <w:rFonts w:ascii="Palatino Linotype" w:hAnsi="Palatino Linotype" w:cs="Times New Tojik"/>
          <w:sz w:val="28"/>
          <w:szCs w:val="28"/>
        </w:rPr>
        <w:t>шакли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сардшавии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стратосфера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гармшавии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тропосфераро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нишон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меди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анд. Ин 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одиса ба ч</w:t>
      </w:r>
      <w:r w:rsidRPr="007D7B7D">
        <w:rPr>
          <w:rFonts w:ascii="Palatino Linotype" w:hAnsi="Palatino Linotype"/>
          <w:sz w:val="28"/>
          <w:szCs w:val="28"/>
        </w:rPr>
        <w:t>ӣ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мувофи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</w:rPr>
        <w:t>екунад?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Б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 xml:space="preserve"> баландшавии ҳарорат аз ҳисоби </w:t>
      </w:r>
      <w:r w:rsidRPr="007D7B7D">
        <w:rPr>
          <w:rFonts w:ascii="Palatino Linotype" w:hAnsi="Palatino Linotype" w:cs="Times New Tojik"/>
          <w:sz w:val="28"/>
          <w:szCs w:val="28"/>
        </w:rPr>
        <w:t>гази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карбон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Б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 xml:space="preserve"> баландшавии и ҳарорат аз ҳисоби </w:t>
      </w:r>
      <w:r w:rsidRPr="007D7B7D">
        <w:rPr>
          <w:rFonts w:ascii="Palatino Linotype" w:hAnsi="Palatino Linotype" w:cs="Times New Tojik"/>
          <w:sz w:val="28"/>
          <w:szCs w:val="28"/>
        </w:rPr>
        <w:t>гази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метан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Б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 xml:space="preserve"> баландшавии ҳарорат аз ҳисоби </w:t>
      </w:r>
      <w:r w:rsidRPr="007D7B7D">
        <w:rPr>
          <w:rFonts w:ascii="Palatino Linotype" w:hAnsi="Palatino Linotype" w:cs="Times New Tojik"/>
          <w:sz w:val="28"/>
          <w:szCs w:val="28"/>
        </w:rPr>
        <w:t>изофаи оксиген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Б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 xml:space="preserve"> баландшавии ҳарорат аз ҳисоби </w:t>
      </w:r>
      <w:r w:rsidRPr="007D7B7D">
        <w:rPr>
          <w:rFonts w:ascii="Palatino Linotype" w:hAnsi="Palatino Linotype" w:cs="Times New Tojik"/>
          <w:sz w:val="28"/>
          <w:szCs w:val="28"/>
        </w:rPr>
        <w:t>гази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нитроген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Б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 xml:space="preserve"> баландшавии ҳарорат аз ҳисоби </w:t>
      </w:r>
      <w:r w:rsidRPr="007D7B7D">
        <w:rPr>
          <w:rFonts w:ascii="Palatino Linotype" w:hAnsi="Palatino Linotype" w:cs="Times New Tojik"/>
          <w:sz w:val="28"/>
          <w:szCs w:val="28"/>
        </w:rPr>
        <w:t>гази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гидроген;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Зиёда аз 90% энергияи изофӣ,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системаи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 xml:space="preserve">ӣ ба худ </w:t>
      </w:r>
      <w:r w:rsidRPr="007D7B7D">
        <w:rPr>
          <w:rFonts w:ascii="Palatino Linotype" w:hAnsi="Palatino Linotype" w:cs="Times New Tojik"/>
          <w:sz w:val="28"/>
          <w:szCs w:val="28"/>
        </w:rPr>
        <w:t>мегирад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дар кучо 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Tojik"/>
          <w:sz w:val="28"/>
          <w:szCs w:val="28"/>
        </w:rPr>
        <w:t>амъ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шудааст</w:t>
      </w:r>
      <w:r w:rsidRPr="007D7B7D">
        <w:rPr>
          <w:rFonts w:ascii="Palatino Linotype" w:hAnsi="Palatino Linotype"/>
          <w:sz w:val="28"/>
          <w:szCs w:val="28"/>
        </w:rPr>
        <w:t>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ёнус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Б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ҳрҳо;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Дарёхо;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Кулҳо;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Куҳҳо</w:t>
      </w:r>
      <w:r w:rsidRPr="007D7B7D">
        <w:rPr>
          <w:rFonts w:ascii="Palatino Linotype" w:hAnsi="Palatino Linotype" w:cs="Times New Tojik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Бо гарм шудани </w:t>
      </w:r>
      <w:r w:rsidRPr="007D7B7D">
        <w:rPr>
          <w:rFonts w:ascii="Palatino Linotype" w:hAnsi="Palatino Linotype" w:cs="Times New Tojik"/>
          <w:sz w:val="28"/>
          <w:szCs w:val="28"/>
        </w:rPr>
        <w:t>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ёнус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о, хачми оби он зиёд мешавад ёкам</w:t>
      </w:r>
      <w:r w:rsidRPr="007D7B7D">
        <w:rPr>
          <w:rFonts w:ascii="Palatino Linotype" w:hAnsi="Palatino Linotype"/>
          <w:sz w:val="28"/>
          <w:szCs w:val="28"/>
        </w:rPr>
        <w:t>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Зиёд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Кам;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Маълум нест;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Бе тагйгир мемонад;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Номалум тагйгир меёбад</w:t>
      </w:r>
      <w:r w:rsidRPr="007D7B7D">
        <w:rPr>
          <w:rFonts w:ascii="Palatino Linotype" w:hAnsi="Palatino Linotype" w:cs="Times New Tojik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Қабати </w:t>
      </w:r>
      <w:r w:rsidRPr="007D7B7D">
        <w:rPr>
          <w:rFonts w:ascii="Palatino Linotype" w:hAnsi="Palatino Linotype" w:cs="Times New Tojik"/>
          <w:sz w:val="28"/>
          <w:szCs w:val="28"/>
        </w:rPr>
        <w:t>барфи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ор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нимкураи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шимол</w:t>
      </w:r>
      <w:r w:rsidRPr="007D7B7D">
        <w:rPr>
          <w:rFonts w:ascii="Palatino Linotype" w:hAnsi="Palatino Linotype"/>
          <w:sz w:val="28"/>
          <w:szCs w:val="28"/>
        </w:rPr>
        <w:t>ӣ аз солҳ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чанд инчониб кам шуда истодааст?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1950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1930;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1940;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1920;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 w:cs="Times New Tojik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1980</w:t>
      </w:r>
      <w:r w:rsidRPr="007D7B7D">
        <w:rPr>
          <w:rFonts w:ascii="Palatino Linotype" w:hAnsi="Palatino Linotype" w:cs="Times New Tojik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Маълумотҳо дар бораи гарм шудани ҳаво ва укьёнусҳо, обшавии ях ва баланд шудани сатҳи баҳр дар 100-150 соли гузашта шаходат медиханд, ки: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Чаҳон аз охири асри 19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Чаҳон аз охири асри 20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Чаҳон аз охири асри 21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Чахон аз охири асри 18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Чаҳон аз охири асри 17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арорати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авои</w:t>
      </w:r>
      <w:r w:rsidRPr="007D7B7D">
        <w:rPr>
          <w:rFonts w:ascii="Palatino Linotype" w:hAnsi="Palatino Linotype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они 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давраи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аз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соли</w:t>
      </w:r>
      <w:r w:rsidRPr="007D7B7D">
        <w:rPr>
          <w:rFonts w:ascii="Palatino Linotype" w:hAnsi="Palatino Linotype"/>
          <w:sz w:val="28"/>
          <w:szCs w:val="28"/>
        </w:rPr>
        <w:t xml:space="preserve"> 1951 </w:t>
      </w:r>
      <w:r w:rsidRPr="007D7B7D">
        <w:rPr>
          <w:rFonts w:ascii="Palatino Linotype" w:hAnsi="Palatino Linotype" w:cs="Times New Tojik"/>
          <w:sz w:val="28"/>
          <w:szCs w:val="28"/>
        </w:rPr>
        <w:t>то</w:t>
      </w:r>
      <w:r w:rsidRPr="007D7B7D">
        <w:rPr>
          <w:rFonts w:ascii="Palatino Linotype" w:hAnsi="Palatino Linotype"/>
          <w:sz w:val="28"/>
          <w:szCs w:val="28"/>
        </w:rPr>
        <w:t xml:space="preserve"> 2011, чанд градус зиёд шудааст?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0, 6 </w:t>
      </w:r>
      <w:r w:rsidRPr="007D7B7D">
        <w:rPr>
          <w:rFonts w:ascii="Palatino Linotype" w:hAnsi="Palatino Linotype" w:cs="Times New Tojik"/>
          <w:sz w:val="28"/>
          <w:szCs w:val="28"/>
        </w:rPr>
        <w:t>°С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0, 8 </w:t>
      </w:r>
      <w:r w:rsidRPr="007D7B7D">
        <w:rPr>
          <w:rFonts w:ascii="Palatino Linotype" w:hAnsi="Palatino Linotype" w:cs="Times New Tojik"/>
          <w:sz w:val="28"/>
          <w:szCs w:val="28"/>
        </w:rPr>
        <w:t>°С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$C) 0, 4 </w:t>
      </w:r>
      <w:r w:rsidRPr="007D7B7D">
        <w:rPr>
          <w:rFonts w:ascii="Palatino Linotype" w:hAnsi="Palatino Linotype" w:cs="Times New Tojik"/>
          <w:sz w:val="28"/>
          <w:szCs w:val="28"/>
        </w:rPr>
        <w:t>°С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$D) 0, 3 </w:t>
      </w:r>
      <w:r w:rsidRPr="007D7B7D">
        <w:rPr>
          <w:rFonts w:ascii="Palatino Linotype" w:hAnsi="Palatino Linotype" w:cs="Times New Tojik"/>
          <w:sz w:val="28"/>
          <w:szCs w:val="28"/>
        </w:rPr>
        <w:t>°С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0, 2 </w:t>
      </w:r>
      <w:r w:rsidRPr="007D7B7D">
        <w:rPr>
          <w:rFonts w:ascii="Palatino Linotype" w:hAnsi="Palatino Linotype" w:cs="Times New Tojik"/>
          <w:sz w:val="28"/>
          <w:szCs w:val="28"/>
        </w:rPr>
        <w:t>°С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Маълумотҳо дар бораи гарм шудани ҳаво ва укьёнусҳо, обшавии ях ва баланд шудани сатҳи баҳр дар 100-150 соли гузашта шаходат медиханд, ки: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Чаҳон аз охири асри 19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Чаҳон аз охири асри 20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Чаҳон аз охири асри 21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Чахон аз охири асри 18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Чаҳон аз охири асри 17 cap карда гарм шуд;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Се усули асосии пешгӯӣ </w:t>
      </w:r>
      <w:r w:rsidRPr="007D7B7D">
        <w:rPr>
          <w:rFonts w:ascii="Palatino Linotype" w:hAnsi="Palatino Linotype" w:cs="Times New Tojik"/>
          <w:sz w:val="28"/>
          <w:szCs w:val="28"/>
        </w:rPr>
        <w:t>ё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оди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оянда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ву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Tojik"/>
          <w:sz w:val="28"/>
          <w:szCs w:val="28"/>
        </w:rPr>
        <w:t>уд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дорад, онхоро номбар кунед?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Сенарияҳ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Tojik"/>
          <w:sz w:val="28"/>
          <w:szCs w:val="28"/>
        </w:rPr>
        <w:t>ирот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математикии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 истифодаи палеоаналогҳ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 xml:space="preserve">ӣ; </w:t>
      </w:r>
      <w:r w:rsidRPr="007D7B7D">
        <w:rPr>
          <w:rFonts w:ascii="Palatino Linotype" w:hAnsi="Palatino Linotype" w:cs="Times New Tojik"/>
          <w:sz w:val="28"/>
          <w:szCs w:val="28"/>
        </w:rPr>
        <w:t>истифодаи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намуна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арраршуда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сари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барои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экстрап</w:t>
      </w:r>
      <w:r w:rsidRPr="007D7B7D">
        <w:rPr>
          <w:rFonts w:ascii="Palatino Linotype" w:hAnsi="Palatino Linotype"/>
          <w:sz w:val="28"/>
          <w:szCs w:val="28"/>
        </w:rPr>
        <w:t>оляция;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Сенарияҳ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Tojik"/>
          <w:sz w:val="28"/>
          <w:szCs w:val="28"/>
        </w:rPr>
        <w:t>ирот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геохронологии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 истифодаи палеоаналогҳ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 xml:space="preserve">ӣ; </w:t>
      </w:r>
      <w:r w:rsidRPr="007D7B7D">
        <w:rPr>
          <w:rFonts w:ascii="Palatino Linotype" w:hAnsi="Palatino Linotype" w:cs="Times New Tojik"/>
          <w:sz w:val="28"/>
          <w:szCs w:val="28"/>
        </w:rPr>
        <w:t>истифодаи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намуна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арраршуда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сари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барои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экстрап</w:t>
      </w:r>
      <w:r w:rsidRPr="007D7B7D">
        <w:rPr>
          <w:rFonts w:ascii="Palatino Linotype" w:hAnsi="Palatino Linotype"/>
          <w:sz w:val="28"/>
          <w:szCs w:val="28"/>
        </w:rPr>
        <w:t>оляция;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Сенарияҳ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Tojik"/>
          <w:sz w:val="28"/>
          <w:szCs w:val="28"/>
        </w:rPr>
        <w:t>ирот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кимёвии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 истифодаи палеоаналогҳ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 xml:space="preserve">ӣ; </w:t>
      </w:r>
      <w:r w:rsidRPr="007D7B7D">
        <w:rPr>
          <w:rFonts w:ascii="Palatino Linotype" w:hAnsi="Palatino Linotype" w:cs="Times New Tojik"/>
          <w:sz w:val="28"/>
          <w:szCs w:val="28"/>
        </w:rPr>
        <w:t>истифодаи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намуна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арраршуда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сари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барои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экстрап</w:t>
      </w:r>
      <w:r w:rsidRPr="007D7B7D">
        <w:rPr>
          <w:rFonts w:ascii="Palatino Linotype" w:hAnsi="Palatino Linotype"/>
          <w:sz w:val="28"/>
          <w:szCs w:val="28"/>
        </w:rPr>
        <w:t>оляция;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Сенарияҳ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Tojik"/>
          <w:sz w:val="28"/>
          <w:szCs w:val="28"/>
        </w:rPr>
        <w:t>ирот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геоботаникии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 истифодаи палеоаналогҳ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 xml:space="preserve">ӣ; </w:t>
      </w:r>
      <w:r w:rsidRPr="007D7B7D">
        <w:rPr>
          <w:rFonts w:ascii="Palatino Linotype" w:hAnsi="Palatino Linotype" w:cs="Times New Tojik"/>
          <w:sz w:val="28"/>
          <w:szCs w:val="28"/>
        </w:rPr>
        <w:t>истифодаи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намуна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арраршуда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сари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барои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экстрап</w:t>
      </w:r>
      <w:r w:rsidRPr="007D7B7D">
        <w:rPr>
          <w:rFonts w:ascii="Palatino Linotype" w:hAnsi="Palatino Linotype"/>
          <w:sz w:val="28"/>
          <w:szCs w:val="28"/>
        </w:rPr>
        <w:t>оляция;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Сенарияҳ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Tojik"/>
          <w:sz w:val="28"/>
          <w:szCs w:val="28"/>
        </w:rPr>
        <w:t>ирот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модел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гидрологии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>; истифодаи палеоаналогҳ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</w:t>
      </w:r>
      <w:r w:rsidRPr="007D7B7D">
        <w:rPr>
          <w:rFonts w:ascii="Palatino Linotype" w:hAnsi="Palatino Linotype"/>
          <w:sz w:val="28"/>
          <w:szCs w:val="28"/>
        </w:rPr>
        <w:t xml:space="preserve">ӣ; </w:t>
      </w:r>
      <w:r w:rsidRPr="007D7B7D">
        <w:rPr>
          <w:rFonts w:ascii="Palatino Linotype" w:hAnsi="Palatino Linotype" w:cs="Times New Tojik"/>
          <w:sz w:val="28"/>
          <w:szCs w:val="28"/>
        </w:rPr>
        <w:t>истифодаи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намуна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арраршуда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сари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барои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экстрап</w:t>
      </w:r>
      <w:r w:rsidRPr="007D7B7D">
        <w:rPr>
          <w:rFonts w:ascii="Palatino Linotype" w:hAnsi="Palatino Linotype"/>
          <w:sz w:val="28"/>
          <w:szCs w:val="28"/>
        </w:rPr>
        <w:t>оляция;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Чанд усули асосии пешгӯӣ </w:t>
      </w:r>
      <w:r w:rsidRPr="007D7B7D">
        <w:rPr>
          <w:rFonts w:ascii="Palatino Linotype" w:hAnsi="Palatino Linotype" w:cs="Times New Tojik"/>
          <w:sz w:val="28"/>
          <w:szCs w:val="28"/>
        </w:rPr>
        <w:t>ё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оди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оянда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ву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Tojik"/>
          <w:sz w:val="28"/>
          <w:szCs w:val="28"/>
        </w:rPr>
        <w:t>уд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дорад?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3;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5;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4;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2;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6;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Дар айни замон усули маъмултарин ба сенарияҳ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оди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ояндаи 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 кадом усул аст?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Усули эффекти </w:t>
      </w:r>
      <w:r w:rsidRPr="007D7B7D">
        <w:rPr>
          <w:rFonts w:ascii="Palatino Linotype" w:hAnsi="Palatino Linotype" w:cs="Times New Tojik"/>
          <w:sz w:val="28"/>
          <w:szCs w:val="28"/>
        </w:rPr>
        <w:t>гармхона (парникоаый эффект) 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радиатсион</w:t>
      </w:r>
      <w:r w:rsidRPr="007D7B7D">
        <w:rPr>
          <w:rFonts w:ascii="Palatino Linotype" w:hAnsi="Palatino Linotype"/>
          <w:sz w:val="28"/>
          <w:szCs w:val="28"/>
        </w:rPr>
        <w:t xml:space="preserve">ии </w:t>
      </w:r>
      <w:r w:rsidRPr="007D7B7D">
        <w:rPr>
          <w:rFonts w:ascii="Palatino Linotype" w:hAnsi="Palatino Linotype" w:cs="Times New Tojik"/>
          <w:sz w:val="28"/>
          <w:szCs w:val="28"/>
        </w:rPr>
        <w:t>фаъол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ирёбии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муосир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асос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доранд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Усули электромагнитӣ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радиатсион</w:t>
      </w:r>
      <w:r w:rsidRPr="007D7B7D">
        <w:rPr>
          <w:rFonts w:ascii="Palatino Linotype" w:hAnsi="Palatino Linotype"/>
          <w:sz w:val="28"/>
          <w:szCs w:val="28"/>
        </w:rPr>
        <w:t xml:space="preserve">ии </w:t>
      </w:r>
      <w:r w:rsidRPr="007D7B7D">
        <w:rPr>
          <w:rFonts w:ascii="Palatino Linotype" w:hAnsi="Palatino Linotype" w:cs="Times New Tojik"/>
          <w:sz w:val="28"/>
          <w:szCs w:val="28"/>
        </w:rPr>
        <w:t>фаъол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ирёбии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муосир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асос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доранд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Усули геоботаникӣ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радиатсион</w:t>
      </w:r>
      <w:r w:rsidRPr="007D7B7D">
        <w:rPr>
          <w:rFonts w:ascii="Palatino Linotype" w:hAnsi="Palatino Linotype"/>
          <w:sz w:val="28"/>
          <w:szCs w:val="28"/>
        </w:rPr>
        <w:t xml:space="preserve">ии </w:t>
      </w:r>
      <w:r w:rsidRPr="007D7B7D">
        <w:rPr>
          <w:rFonts w:ascii="Palatino Linotype" w:hAnsi="Palatino Linotype" w:cs="Times New Tojik"/>
          <w:sz w:val="28"/>
          <w:szCs w:val="28"/>
        </w:rPr>
        <w:t>фаъол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ирёбии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муосир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асос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доранд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Усули геологӣ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радиатсион</w:t>
      </w:r>
      <w:r w:rsidRPr="007D7B7D">
        <w:rPr>
          <w:rFonts w:ascii="Palatino Linotype" w:hAnsi="Palatino Linotype"/>
          <w:sz w:val="28"/>
          <w:szCs w:val="28"/>
        </w:rPr>
        <w:t xml:space="preserve">ии </w:t>
      </w:r>
      <w:r w:rsidRPr="007D7B7D">
        <w:rPr>
          <w:rFonts w:ascii="Palatino Linotype" w:hAnsi="Palatino Linotype" w:cs="Times New Tojik"/>
          <w:sz w:val="28"/>
          <w:szCs w:val="28"/>
        </w:rPr>
        <w:t>фаъол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ирёбии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муосир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асос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доранд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$E) Усули геохимявӣ </w:t>
      </w:r>
      <w:r w:rsidRPr="007D7B7D">
        <w:rPr>
          <w:rFonts w:ascii="Palatino Linotype" w:hAnsi="Palatino Linotype" w:cs="Times New Tojik"/>
          <w:sz w:val="28"/>
          <w:szCs w:val="28"/>
        </w:rPr>
        <w:t>гармхона (парникоаый эффект) 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модда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радиатсион</w:t>
      </w:r>
      <w:r w:rsidRPr="007D7B7D">
        <w:rPr>
          <w:rFonts w:ascii="Palatino Linotype" w:hAnsi="Palatino Linotype"/>
          <w:sz w:val="28"/>
          <w:szCs w:val="28"/>
        </w:rPr>
        <w:t xml:space="preserve">ии </w:t>
      </w:r>
      <w:r w:rsidRPr="007D7B7D">
        <w:rPr>
          <w:rFonts w:ascii="Palatino Linotype" w:hAnsi="Palatino Linotype" w:cs="Times New Tojik"/>
          <w:sz w:val="28"/>
          <w:szCs w:val="28"/>
        </w:rPr>
        <w:t>фаъол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ирёбии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муосир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са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асос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доранд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129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Идея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бораи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оянда</w:t>
      </w:r>
      <w:r w:rsidRPr="007D7B7D">
        <w:rPr>
          <w:rFonts w:ascii="Palatino Linotype" w:hAnsi="Palatino Linotype"/>
          <w:sz w:val="28"/>
          <w:szCs w:val="28"/>
        </w:rPr>
        <w:t xml:space="preserve"> ба чанд қисм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с</w:t>
      </w:r>
      <w:r w:rsidRPr="007D7B7D">
        <w:rPr>
          <w:rFonts w:ascii="Palatino Linotype" w:hAnsi="Palatino Linotype"/>
          <w:sz w:val="28"/>
          <w:szCs w:val="28"/>
        </w:rPr>
        <w:t>им мешавад?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2;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5;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$C) 4;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$D) 3;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$E) 6;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Идеяҳ</w:t>
      </w:r>
      <w:r w:rsidRPr="007D7B7D">
        <w:rPr>
          <w:rFonts w:ascii="Palatino Linotype" w:hAnsi="Palatino Linotype" w:cs="Times New Tojik"/>
          <w:sz w:val="28"/>
          <w:szCs w:val="28"/>
        </w:rPr>
        <w:t>оро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бораи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оянда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ду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гур</w:t>
      </w:r>
      <w:r w:rsidRPr="007D7B7D">
        <w:rPr>
          <w:rFonts w:ascii="Palatino Linotype" w:hAnsi="Palatino Linotype"/>
          <w:sz w:val="28"/>
          <w:szCs w:val="28"/>
        </w:rPr>
        <w:t>ӯҳ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асос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сим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мекунанд, он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оро муайян кунед?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Таҳминҳ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тад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от</w:t>
      </w:r>
      <w:r w:rsidRPr="007D7B7D">
        <w:rPr>
          <w:rFonts w:ascii="Palatino Linotype" w:hAnsi="Palatino Linotype"/>
          <w:sz w:val="28"/>
          <w:szCs w:val="28"/>
        </w:rPr>
        <w:t>ӣ; тахминҳо оид ба газҳои гулхона</w:t>
      </w:r>
      <w:r w:rsidRPr="007D7B7D">
        <w:rPr>
          <w:rStyle w:val="jlqj4b"/>
          <w:rFonts w:ascii="Palatino Linotype" w:hAnsi="Palatino Linotype"/>
          <w:sz w:val="28"/>
          <w:szCs w:val="28"/>
          <w:shd w:val="clear" w:color="auto" w:fill="F5F5F5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Таҳминҳ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тад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от</w:t>
      </w:r>
      <w:r w:rsidRPr="007D7B7D">
        <w:rPr>
          <w:rFonts w:ascii="Palatino Linotype" w:hAnsi="Palatino Linotype"/>
          <w:sz w:val="28"/>
          <w:szCs w:val="28"/>
        </w:rPr>
        <w:t>ӣ; тахминҳо оид ба газҳои гулхона</w:t>
      </w:r>
      <w:r w:rsidRPr="007D7B7D">
        <w:rPr>
          <w:rStyle w:val="jlqj4b"/>
          <w:rFonts w:ascii="Palatino Linotype" w:hAnsi="Palatino Linotype"/>
          <w:sz w:val="28"/>
          <w:szCs w:val="28"/>
          <w:shd w:val="clear" w:color="auto" w:fill="F5F5F5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</w:rPr>
        <w:t>Таҳминҳ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тад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от</w:t>
      </w:r>
      <w:r w:rsidRPr="007D7B7D">
        <w:rPr>
          <w:rFonts w:ascii="Palatino Linotype" w:hAnsi="Palatino Linotype"/>
          <w:sz w:val="28"/>
          <w:szCs w:val="28"/>
        </w:rPr>
        <w:t>ӣ; тахминҳо оид ба газҳои гулхона</w:t>
      </w:r>
      <w:r w:rsidRPr="007D7B7D">
        <w:rPr>
          <w:rStyle w:val="jlqj4b"/>
          <w:rFonts w:ascii="Palatino Linotype" w:hAnsi="Palatino Linotype"/>
          <w:sz w:val="28"/>
          <w:szCs w:val="28"/>
          <w:shd w:val="clear" w:color="auto" w:fill="F5F5F5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</w:rPr>
        <w:t>Таҳминҳ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тад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от</w:t>
      </w:r>
      <w:r w:rsidRPr="007D7B7D">
        <w:rPr>
          <w:rFonts w:ascii="Palatino Linotype" w:hAnsi="Palatino Linotype"/>
          <w:sz w:val="28"/>
          <w:szCs w:val="28"/>
        </w:rPr>
        <w:t>ӣ; тахминҳо оид ба газҳои гулхона</w:t>
      </w:r>
      <w:r w:rsidRPr="007D7B7D">
        <w:rPr>
          <w:rStyle w:val="jlqj4b"/>
          <w:rFonts w:ascii="Palatino Linotype" w:hAnsi="Palatino Linotype"/>
          <w:sz w:val="28"/>
          <w:szCs w:val="28"/>
          <w:shd w:val="clear" w:color="auto" w:fill="F5F5F5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</w:rPr>
        <w:t>Таҳминҳ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тад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от</w:t>
      </w:r>
      <w:r w:rsidRPr="007D7B7D">
        <w:rPr>
          <w:rFonts w:ascii="Palatino Linotype" w:hAnsi="Palatino Linotype"/>
          <w:sz w:val="28"/>
          <w:szCs w:val="28"/>
        </w:rPr>
        <w:t>ӣ; тахминҳо оид ба газҳои гулхона</w:t>
      </w:r>
      <w:r w:rsidRPr="007D7B7D">
        <w:rPr>
          <w:rStyle w:val="jlqj4b"/>
          <w:rFonts w:ascii="Palatino Linotype" w:hAnsi="Palatino Linotype"/>
          <w:sz w:val="28"/>
          <w:szCs w:val="28"/>
          <w:shd w:val="clear" w:color="auto" w:fill="F5F5F5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Пайдарпайии татбиқ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 xml:space="preserve"> усули палеоаналогӣ </w:t>
      </w:r>
      <w:r w:rsidRPr="007D7B7D">
        <w:rPr>
          <w:rFonts w:ascii="Palatino Linotype" w:hAnsi="Palatino Linotype" w:cs="Times New Tojik"/>
          <w:sz w:val="28"/>
          <w:szCs w:val="28"/>
        </w:rPr>
        <w:t>чигуна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аст?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вими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йироти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минбаъдаи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газ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гармхона; </w:t>
      </w:r>
      <w:r w:rsidRPr="007D7B7D">
        <w:rPr>
          <w:rFonts w:ascii="Palatino Linotype" w:hAnsi="Palatino Linotype"/>
          <w:sz w:val="28"/>
          <w:szCs w:val="28"/>
        </w:rPr>
        <w:t>муайян кардани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гузашта</w:t>
      </w:r>
      <w:r w:rsidRPr="007D7B7D">
        <w:rPr>
          <w:rFonts w:ascii="Palatino Linotype" w:hAnsi="Palatino Linotype"/>
          <w:sz w:val="28"/>
          <w:szCs w:val="28"/>
        </w:rPr>
        <w:t>; баркароркунии иклими замони гузашта; муайян кардани шароити ҳарорат ва намӣ дар дуршавӣ аз замони ҳозира;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вими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йироти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минбаъдаи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газ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гармхона; </w:t>
      </w:r>
      <w:r w:rsidRPr="007D7B7D">
        <w:rPr>
          <w:rFonts w:ascii="Palatino Linotype" w:hAnsi="Palatino Linotype"/>
          <w:sz w:val="28"/>
          <w:szCs w:val="28"/>
        </w:rPr>
        <w:t>муайян кардани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гузашта</w:t>
      </w:r>
      <w:r w:rsidRPr="007D7B7D">
        <w:rPr>
          <w:rFonts w:ascii="Palatino Linotype" w:hAnsi="Palatino Linotype"/>
          <w:sz w:val="28"/>
          <w:szCs w:val="28"/>
        </w:rPr>
        <w:t>; баркароркунии иклими замони гузашта; ҳозира;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вими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йироти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минбаъдаи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газ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гармхона; </w:t>
      </w:r>
      <w:r w:rsidRPr="007D7B7D">
        <w:rPr>
          <w:rFonts w:ascii="Palatino Linotype" w:hAnsi="Palatino Linotype"/>
          <w:sz w:val="28"/>
          <w:szCs w:val="28"/>
        </w:rPr>
        <w:t>муайян кардани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гузашта</w:t>
      </w:r>
      <w:r w:rsidRPr="007D7B7D">
        <w:rPr>
          <w:rFonts w:ascii="Palatino Linotype" w:hAnsi="Palatino Linotype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М</w:t>
      </w:r>
      <w:r w:rsidRPr="007D7B7D">
        <w:rPr>
          <w:rFonts w:ascii="Palatino Linotype" w:hAnsi="Palatino Linotype"/>
          <w:sz w:val="28"/>
          <w:szCs w:val="28"/>
        </w:rPr>
        <w:t>уайян кардани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 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гузашта</w:t>
      </w:r>
      <w:r w:rsidRPr="007D7B7D">
        <w:rPr>
          <w:rFonts w:ascii="Palatino Linotype" w:hAnsi="Palatino Linotype"/>
          <w:sz w:val="28"/>
          <w:szCs w:val="28"/>
        </w:rPr>
        <w:t>; баркароркунии иклими замони гузашта; муайян кардани шароити ҳарорат ва намӣ дар дуршавӣ аз замони ҳозира;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вими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ғ</w:t>
      </w:r>
      <w:r w:rsidRPr="007D7B7D">
        <w:rPr>
          <w:rFonts w:ascii="Palatino Linotype" w:hAnsi="Palatino Linotype" w:cs="Times New Tojik"/>
          <w:sz w:val="28"/>
          <w:szCs w:val="28"/>
        </w:rPr>
        <w:t>йироти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минбаъдаи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таркиби</w:t>
      </w:r>
      <w:r w:rsidRPr="007D7B7D">
        <w:rPr>
          <w:rFonts w:ascii="Palatino Linotype" w:hAnsi="Palatino Linotype"/>
          <w:sz w:val="28"/>
          <w:szCs w:val="28"/>
        </w:rPr>
        <w:t xml:space="preserve"> CO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2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дигар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газ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гармхона; </w:t>
      </w:r>
      <w:r w:rsidRPr="007D7B7D">
        <w:rPr>
          <w:rFonts w:ascii="Palatino Linotype" w:hAnsi="Palatino Linotype"/>
          <w:sz w:val="28"/>
          <w:szCs w:val="28"/>
        </w:rPr>
        <w:t>муайян кардани шароити ҳарорат ва намӣ дар дуршавӣ аз замони ҳозира;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Климатологияи тачрибави кадом вазифаҳои асосиро ичро менамояд?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$A) Азхудкунии маводи назариявӣ; </w:t>
      </w:r>
      <w:r w:rsidRPr="007D7B7D">
        <w:rPr>
          <w:rFonts w:ascii="Palatino Linotype" w:hAnsi="Palatino Linotype" w:cs="Times New Tojik"/>
          <w:sz w:val="28"/>
          <w:szCs w:val="28"/>
        </w:rPr>
        <w:t>гирифтани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малака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амал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лили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лим;</w:t>
      </w:r>
      <w:r w:rsidRPr="007D7B7D">
        <w:rPr>
          <w:rFonts w:ascii="Palatino Linotype" w:hAnsi="Palatino Linotype"/>
          <w:sz w:val="28"/>
          <w:szCs w:val="28"/>
        </w:rPr>
        <w:t xml:space="preserve"> гирифтани маълумоти ҳ</w:t>
      </w:r>
      <w:r w:rsidRPr="007D7B7D">
        <w:rPr>
          <w:rFonts w:ascii="Palatino Linotype" w:hAnsi="Palatino Linotype" w:cs="Times New Tojik"/>
          <w:sz w:val="28"/>
          <w:szCs w:val="28"/>
        </w:rPr>
        <w:t>исо</w:t>
      </w:r>
      <w:r w:rsidRPr="007D7B7D">
        <w:rPr>
          <w:rFonts w:ascii="Palatino Linotype" w:hAnsi="Palatino Linotype"/>
          <w:sz w:val="28"/>
          <w:szCs w:val="28"/>
        </w:rPr>
        <w:t>бшуда; мустаҳкам кардан ва такмил додани техникаи истифодашаванда;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 xml:space="preserve">$B) Азхудкунии маводи назариявӣ; </w:t>
      </w:r>
      <w:r w:rsidRPr="007D7B7D">
        <w:rPr>
          <w:rFonts w:ascii="Palatino Linotype" w:hAnsi="Palatino Linotype" w:cs="Times New Tojik"/>
          <w:sz w:val="28"/>
          <w:szCs w:val="28"/>
        </w:rPr>
        <w:t>гирифтани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малака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амал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лили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лим;</w:t>
      </w:r>
      <w:r w:rsidRPr="007D7B7D">
        <w:rPr>
          <w:rFonts w:ascii="Palatino Linotype" w:hAnsi="Palatino Linotype"/>
          <w:sz w:val="28"/>
          <w:szCs w:val="28"/>
        </w:rPr>
        <w:t xml:space="preserve"> гирифтани маълумоти ҳ</w:t>
      </w:r>
      <w:r w:rsidRPr="007D7B7D">
        <w:rPr>
          <w:rFonts w:ascii="Palatino Linotype" w:hAnsi="Palatino Linotype" w:cs="Times New Tojik"/>
          <w:sz w:val="28"/>
          <w:szCs w:val="28"/>
        </w:rPr>
        <w:t>исо</w:t>
      </w:r>
      <w:r w:rsidRPr="007D7B7D">
        <w:rPr>
          <w:rFonts w:ascii="Palatino Linotype" w:hAnsi="Palatino Linotype"/>
          <w:sz w:val="28"/>
          <w:szCs w:val="28"/>
        </w:rPr>
        <w:t>бшуда;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</w:rPr>
        <w:t xml:space="preserve">Азхудкунии маводи назариявӣ; </w:t>
      </w:r>
      <w:r w:rsidRPr="007D7B7D">
        <w:rPr>
          <w:rFonts w:ascii="Palatino Linotype" w:hAnsi="Palatino Linotype" w:cs="Times New Tojik"/>
          <w:sz w:val="28"/>
          <w:szCs w:val="28"/>
        </w:rPr>
        <w:t>гирифтани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малака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амал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лили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Г</w:t>
      </w:r>
      <w:r w:rsidRPr="007D7B7D">
        <w:rPr>
          <w:rFonts w:ascii="Palatino Linotype" w:hAnsi="Palatino Linotype"/>
          <w:sz w:val="28"/>
          <w:szCs w:val="28"/>
        </w:rPr>
        <w:t>ирифтани маълумоти ҳ</w:t>
      </w:r>
      <w:r w:rsidRPr="007D7B7D">
        <w:rPr>
          <w:rFonts w:ascii="Palatino Linotype" w:hAnsi="Palatino Linotype" w:cs="Times New Tojik"/>
          <w:sz w:val="28"/>
          <w:szCs w:val="28"/>
        </w:rPr>
        <w:t>исо</w:t>
      </w:r>
      <w:r w:rsidRPr="007D7B7D">
        <w:rPr>
          <w:rFonts w:ascii="Palatino Linotype" w:hAnsi="Palatino Linotype"/>
          <w:sz w:val="28"/>
          <w:szCs w:val="28"/>
        </w:rPr>
        <w:t>бшуда; мустадкам кардан ва такмил додани техникаи истифодашаванда; усулхои хисобхои иклимию статистикй</w:t>
      </w:r>
      <w:r w:rsidRPr="007D7B7D">
        <w:rPr>
          <w:rStyle w:val="jlqj4b"/>
          <w:rFonts w:ascii="Palatino Linotype" w:hAnsi="Palatino Linotype"/>
          <w:sz w:val="28"/>
          <w:szCs w:val="28"/>
          <w:shd w:val="clear" w:color="auto" w:fill="F5F5F5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</w:rPr>
        <w:t xml:space="preserve">Азхудкунии маводи назариявӣ; </w:t>
      </w:r>
      <w:r w:rsidRPr="007D7B7D">
        <w:rPr>
          <w:rFonts w:ascii="Palatino Linotype" w:hAnsi="Palatino Linotype" w:cs="Times New Tojik"/>
          <w:sz w:val="28"/>
          <w:szCs w:val="28"/>
        </w:rPr>
        <w:t>гирифтани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малака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амал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лили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лим;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Дар зери мафхуми намии мутлак чиро мефахмед?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Массаи бухори об, ки дар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</w:t>
      </w:r>
      <w:r w:rsidRPr="007D7B7D">
        <w:rPr>
          <w:rFonts w:ascii="Palatino Linotype" w:hAnsi="Palatino Linotype"/>
          <w:color w:val="auto"/>
          <w:sz w:val="28"/>
          <w:szCs w:val="28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во</w:t>
      </w:r>
      <w:r w:rsidRPr="007D7B7D">
        <w:rPr>
          <w:rFonts w:ascii="Palatino Linotype" w:hAnsi="Palatino Linotype"/>
          <w:color w:val="auto"/>
          <w:sz w:val="28"/>
          <w:szCs w:val="28"/>
        </w:rPr>
        <w:t>ҳиди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</w:rPr>
        <w:t>йгир аст (зичии бухори об);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Ҳаҷ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бухори об, ки дар массаи воҳиди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</w:rPr>
        <w:t>йгир аст (зичии бухори об);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Массаи бухори газ, ки дар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</w:t>
      </w:r>
      <w:r w:rsidRPr="007D7B7D">
        <w:rPr>
          <w:rFonts w:ascii="Palatino Linotype" w:hAnsi="Palatino Linotype"/>
          <w:color w:val="auto"/>
          <w:sz w:val="28"/>
          <w:szCs w:val="28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во</w:t>
      </w:r>
      <w:r w:rsidRPr="007D7B7D">
        <w:rPr>
          <w:rFonts w:ascii="Palatino Linotype" w:hAnsi="Palatino Linotype"/>
          <w:color w:val="auto"/>
          <w:sz w:val="28"/>
          <w:szCs w:val="28"/>
        </w:rPr>
        <w:t>ҳиди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</w:rPr>
        <w:t>йгир аст (зичии бухори об);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</w:rPr>
        <w:t>Массаи бухори равган, ки дар ҳ</w:t>
      </w:r>
      <w:r w:rsidRPr="007D7B7D">
        <w:rPr>
          <w:rFonts w:ascii="Palatino Linotype" w:hAnsi="Palatino Linotype" w:cs="Times New Tojik"/>
          <w:sz w:val="28"/>
          <w:szCs w:val="28"/>
        </w:rPr>
        <w:t>а</w:t>
      </w:r>
      <w:r w:rsidRPr="007D7B7D">
        <w:rPr>
          <w:rFonts w:ascii="Palatino Linotype" w:hAnsi="Palatino Linotype"/>
          <w:sz w:val="28"/>
          <w:szCs w:val="28"/>
        </w:rPr>
        <w:t>ҷ</w:t>
      </w:r>
      <w:r w:rsidRPr="007D7B7D">
        <w:rPr>
          <w:rFonts w:ascii="Palatino Linotype" w:hAnsi="Palatino Linotype" w:cs="Times New Tojik"/>
          <w:sz w:val="28"/>
          <w:szCs w:val="28"/>
        </w:rPr>
        <w:t>ми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во</w:t>
      </w:r>
      <w:r w:rsidRPr="007D7B7D">
        <w:rPr>
          <w:rFonts w:ascii="Palatino Linotype" w:hAnsi="Palatino Linotype"/>
          <w:sz w:val="28"/>
          <w:szCs w:val="28"/>
        </w:rPr>
        <w:t>ҳиди газ ҷ</w:t>
      </w:r>
      <w:r w:rsidRPr="007D7B7D">
        <w:rPr>
          <w:rFonts w:ascii="Palatino Linotype" w:hAnsi="Palatino Linotype" w:cs="Times New Tojik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>йгир аст (зичии бухори об);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Массаи бухори барф, ки дар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</w:t>
      </w:r>
      <w:r w:rsidRPr="007D7B7D">
        <w:rPr>
          <w:rFonts w:ascii="Palatino Linotype" w:hAnsi="Palatino Linotype"/>
          <w:color w:val="auto"/>
          <w:sz w:val="28"/>
          <w:szCs w:val="28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во</w:t>
      </w:r>
      <w:r w:rsidRPr="007D7B7D">
        <w:rPr>
          <w:rFonts w:ascii="Palatino Linotype" w:hAnsi="Palatino Linotype"/>
          <w:color w:val="auto"/>
          <w:sz w:val="28"/>
          <w:szCs w:val="28"/>
        </w:rPr>
        <w:t>ҳиди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</w:rPr>
        <w:t>йгир аст (зичии бухори об);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Адвексия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Интиқоли ҳаво ба самти уфуқ;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Интиқоли газ;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Интиқоли барф;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Интиқоли борон;</w:t>
      </w:r>
    </w:p>
    <w:p w:rsidR="00715113" w:rsidRPr="007D7B7D" w:rsidRDefault="00715113" w:rsidP="008F6ABA">
      <w:pPr>
        <w:pStyle w:val="Default"/>
        <w:rPr>
          <w:rFonts w:ascii="Palatino Linotype" w:hAnsi="Palatino Linotype" w:cs="Times New Tojik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Интиқоли шамол;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135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Раванди адиабатӣ</w:t>
      </w:r>
      <w:r w:rsidRPr="007D7B7D">
        <w:rPr>
          <w:rFonts w:ascii="Palatino Linotype" w:hAnsi="Palatino Linotype"/>
          <w:sz w:val="28"/>
          <w:szCs w:val="28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Равандест, ки бидуни мубодилаи гармӣ байни системаи баррасишаванда ва муҳити атроф рух медиҳад;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Равандест, ки бидуни мубодилаи хунукӣ байни системаи баррасишаванда ва муҳити атроф рух медиҳад;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Равандест, ки бидуни мубодилаи фишор байни системаи баррасишаванда ва сайёраҳо рух медиҳад;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Равандест, ки бо мубодилаи гармӣ ва хунукӣ байни системаи баррасишаванда ва Офтоб рух медиҳад;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Равандест, ки бидуни мубодилаи гармӣ байни системаи баррасишаванда ва кайҳон рух медиҳад;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136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Албедо-</w:t>
      </w:r>
      <w:r w:rsidRPr="007D7B7D">
        <w:rPr>
          <w:rFonts w:ascii="Palatino Linotype" w:hAnsi="Palatino Linotype"/>
          <w:sz w:val="28"/>
          <w:szCs w:val="28"/>
        </w:rPr>
        <w:t>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Таносуби шиддатнокии радиатсияи Офтоб, ки сатҳи онро инъ</w:t>
      </w:r>
      <w:r w:rsidRPr="007D7B7D">
        <w:rPr>
          <w:rFonts w:ascii="Palatino Linotype" w:hAnsi="Palatino Linotype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>кос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Таносуби шиддатнокии радиатсияи Моҳтоб, ки сатҳи онро инъикос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Таносуби шиддатнокии радиатсияи Миррих, ки сатҳи онро инъикос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Таносуби шиддатнокии радиатсияи Зуҳал, ки сатҳи онро инъикос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Таносуби шиддатнокии радиатсияи Замин, ки сатҳи онро инъикос мекунад;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137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Антисиклон</w:t>
      </w:r>
      <w:r w:rsidRPr="007D7B7D">
        <w:rPr>
          <w:rFonts w:ascii="Palatino Linotype" w:hAnsi="Palatino Linotype"/>
          <w:sz w:val="28"/>
          <w:szCs w:val="28"/>
        </w:rPr>
        <w:t xml:space="preserve"> - ин: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Майдони фишори баланди атмосфера бо системаи мушаххаси бодӣ;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Хати фишори баланди атмосфера бо системаи мушаххаси бодӣ;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Нуқтаи фишори баланди атмосфера бо системаи мушаххаси бодӣ;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Майдони фишори пасти атмосфера бо системаи мушаххаси бодӣ;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 w:cs="Times New Tojik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Майдони фишори баланди атмосфера бо системаи муайян наш</w:t>
      </w:r>
      <w:r>
        <w:rPr>
          <w:rFonts w:ascii="Palatino Linotype" w:hAnsi="Palatino Linotype"/>
          <w:color w:val="auto"/>
          <w:sz w:val="28"/>
          <w:szCs w:val="28"/>
        </w:rPr>
        <w:t>у</w:t>
      </w:r>
      <w:r w:rsidRPr="007D7B7D">
        <w:rPr>
          <w:rFonts w:ascii="Palatino Linotype" w:hAnsi="Palatino Linotype"/>
          <w:color w:val="auto"/>
          <w:sz w:val="28"/>
          <w:szCs w:val="28"/>
        </w:rPr>
        <w:t>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138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Атмосфера</w:t>
      </w:r>
      <w:r w:rsidRPr="007D7B7D">
        <w:rPr>
          <w:rFonts w:ascii="Palatino Linotype" w:hAnsi="Palatino Linotype"/>
          <w:sz w:val="28"/>
          <w:szCs w:val="28"/>
        </w:rPr>
        <w:t xml:space="preserve"> - ин: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Ниҳ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газдори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Замин;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Ниҳ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газдори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Офтоб;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Ниҳ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газдори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Моҳ;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Ниҳ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газдори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Миррих;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Ниҳ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газдори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Зуҳал;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139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Фишори атмосфера</w:t>
      </w:r>
      <w:r w:rsidRPr="007D7B7D">
        <w:rPr>
          <w:rFonts w:ascii="Palatino Linotype" w:hAnsi="Palatino Linotype"/>
          <w:sz w:val="28"/>
          <w:szCs w:val="28"/>
        </w:rPr>
        <w:t xml:space="preserve"> - ин:</w:t>
      </w:r>
    </w:p>
    <w:p w:rsidR="00715113" w:rsidRPr="007D7B7D" w:rsidRDefault="00715113" w:rsidP="008F6A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$A) Қ</w:t>
      </w:r>
      <w:r w:rsidRPr="007D7B7D">
        <w:rPr>
          <w:rFonts w:ascii="Palatino Linotype" w:hAnsi="Palatino Linotype" w:cs="Times New Tojik"/>
          <w:sz w:val="28"/>
          <w:szCs w:val="28"/>
        </w:rPr>
        <w:t>увваест</w:t>
      </w:r>
      <w:r w:rsidRPr="007D7B7D">
        <w:rPr>
          <w:rFonts w:ascii="Palatino Linotype" w:hAnsi="Palatino Linotype"/>
          <w:sz w:val="28"/>
          <w:szCs w:val="28"/>
        </w:rPr>
        <w:t>, ки атмосфера ба воситаи воҳ</w:t>
      </w:r>
      <w:r w:rsidRPr="007D7B7D">
        <w:rPr>
          <w:rFonts w:ascii="Palatino Linotype" w:hAnsi="Palatino Linotype" w:cs="Times New Tojik"/>
          <w:sz w:val="28"/>
          <w:szCs w:val="28"/>
        </w:rPr>
        <w:t>иди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масо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ат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таъсир мер</w:t>
      </w:r>
      <w:r w:rsidRPr="007D7B7D">
        <w:rPr>
          <w:rFonts w:ascii="Palatino Linotype" w:hAnsi="Palatino Linotype"/>
          <w:sz w:val="28"/>
          <w:szCs w:val="28"/>
        </w:rPr>
        <w:t>асонад;</w:t>
      </w:r>
    </w:p>
    <w:p w:rsidR="00715113" w:rsidRPr="007D7B7D" w:rsidRDefault="00715113" w:rsidP="008F6A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</w:rPr>
        <w:t>$B) Қ</w:t>
      </w:r>
      <w:r w:rsidRPr="007D7B7D">
        <w:rPr>
          <w:rFonts w:ascii="Palatino Linotype" w:hAnsi="Palatino Linotype" w:cs="Times New Tojik"/>
          <w:sz w:val="28"/>
          <w:szCs w:val="28"/>
        </w:rPr>
        <w:t>увваест</w:t>
      </w:r>
      <w:r w:rsidRPr="007D7B7D">
        <w:rPr>
          <w:rFonts w:ascii="Palatino Linotype" w:hAnsi="Palatino Linotype"/>
          <w:sz w:val="28"/>
          <w:szCs w:val="28"/>
        </w:rPr>
        <w:t>, ки атмосфера ба воситаи воҳ</w:t>
      </w:r>
      <w:r w:rsidRPr="007D7B7D">
        <w:rPr>
          <w:rFonts w:ascii="Palatino Linotype" w:hAnsi="Palatino Linotype" w:cs="Times New Tojik"/>
          <w:sz w:val="28"/>
          <w:szCs w:val="28"/>
        </w:rPr>
        <w:t>иди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масо</w:t>
      </w:r>
      <w:r w:rsidRPr="007D7B7D">
        <w:rPr>
          <w:rFonts w:ascii="Palatino Linotype" w:hAnsi="Palatino Linotype"/>
          <w:sz w:val="28"/>
          <w:szCs w:val="28"/>
        </w:rPr>
        <w:t xml:space="preserve">фа </w:t>
      </w:r>
      <w:r w:rsidRPr="007D7B7D">
        <w:rPr>
          <w:rFonts w:ascii="Palatino Linotype" w:hAnsi="Palatino Linotype" w:cs="Times New Tojik"/>
          <w:sz w:val="28"/>
          <w:szCs w:val="28"/>
        </w:rPr>
        <w:t>таъсир мер</w:t>
      </w:r>
      <w:r w:rsidRPr="007D7B7D">
        <w:rPr>
          <w:rFonts w:ascii="Palatino Linotype" w:hAnsi="Palatino Linotype"/>
          <w:sz w:val="28"/>
          <w:szCs w:val="28"/>
        </w:rPr>
        <w:t>асонад;</w:t>
      </w:r>
    </w:p>
    <w:p w:rsidR="00715113" w:rsidRPr="007D7B7D" w:rsidRDefault="00715113" w:rsidP="008F6A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увваест</w:t>
      </w:r>
      <w:r w:rsidRPr="007D7B7D">
        <w:rPr>
          <w:rFonts w:ascii="Palatino Linotype" w:hAnsi="Palatino Linotype"/>
          <w:sz w:val="28"/>
          <w:szCs w:val="28"/>
        </w:rPr>
        <w:t>, ки атмосфера ба воситаи воҳ</w:t>
      </w:r>
      <w:r w:rsidRPr="007D7B7D">
        <w:rPr>
          <w:rFonts w:ascii="Palatino Linotype" w:hAnsi="Palatino Linotype" w:cs="Times New Tojik"/>
          <w:sz w:val="28"/>
          <w:szCs w:val="28"/>
        </w:rPr>
        <w:t>иди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вазн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таъсир мер</w:t>
      </w:r>
      <w:r w:rsidRPr="007D7B7D">
        <w:rPr>
          <w:rFonts w:ascii="Palatino Linotype" w:hAnsi="Palatino Linotype"/>
          <w:sz w:val="28"/>
          <w:szCs w:val="28"/>
        </w:rPr>
        <w:t>асонад;</w:t>
      </w:r>
    </w:p>
    <w:p w:rsidR="00715113" w:rsidRPr="007D7B7D" w:rsidRDefault="00715113" w:rsidP="008F6A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увваест</w:t>
      </w:r>
      <w:r w:rsidRPr="007D7B7D">
        <w:rPr>
          <w:rFonts w:ascii="Palatino Linotype" w:hAnsi="Palatino Linotype"/>
          <w:sz w:val="28"/>
          <w:szCs w:val="28"/>
        </w:rPr>
        <w:t>, ки гидросфера ба воситаи воҳ</w:t>
      </w:r>
      <w:r w:rsidRPr="007D7B7D">
        <w:rPr>
          <w:rFonts w:ascii="Palatino Linotype" w:hAnsi="Palatino Linotype" w:cs="Times New Tojik"/>
          <w:sz w:val="28"/>
          <w:szCs w:val="28"/>
        </w:rPr>
        <w:t>иди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масо</w:t>
      </w:r>
      <w:r w:rsidRPr="007D7B7D">
        <w:rPr>
          <w:rFonts w:ascii="Palatino Linotype" w:hAnsi="Palatino Linotype"/>
          <w:sz w:val="28"/>
          <w:szCs w:val="28"/>
        </w:rPr>
        <w:t>ҳ</w:t>
      </w:r>
      <w:r w:rsidRPr="007D7B7D">
        <w:rPr>
          <w:rFonts w:ascii="Palatino Linotype" w:hAnsi="Palatino Linotype" w:cs="Times New Tojik"/>
          <w:sz w:val="28"/>
          <w:szCs w:val="28"/>
        </w:rPr>
        <w:t>ат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таъсир мер</w:t>
      </w:r>
      <w:r w:rsidRPr="007D7B7D">
        <w:rPr>
          <w:rFonts w:ascii="Palatino Linotype" w:hAnsi="Palatino Linotype"/>
          <w:sz w:val="28"/>
          <w:szCs w:val="28"/>
        </w:rPr>
        <w:t>асонад;</w:t>
      </w:r>
    </w:p>
    <w:p w:rsidR="00715113" w:rsidRPr="007D7B7D" w:rsidRDefault="00715113" w:rsidP="008F6ABA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увваест</w:t>
      </w:r>
      <w:r w:rsidRPr="007D7B7D">
        <w:rPr>
          <w:rFonts w:ascii="Palatino Linotype" w:hAnsi="Palatino Linotype"/>
          <w:sz w:val="28"/>
          <w:szCs w:val="28"/>
        </w:rPr>
        <w:t>, ки атмосфера ба воситаи воҳ</w:t>
      </w:r>
      <w:r w:rsidRPr="007D7B7D">
        <w:rPr>
          <w:rFonts w:ascii="Palatino Linotype" w:hAnsi="Palatino Linotype" w:cs="Times New Tojik"/>
          <w:sz w:val="28"/>
          <w:szCs w:val="28"/>
        </w:rPr>
        <w:t>иди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зичи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таъсир мер</w:t>
      </w:r>
      <w:r w:rsidRPr="007D7B7D">
        <w:rPr>
          <w:rFonts w:ascii="Palatino Linotype" w:hAnsi="Palatino Linotype"/>
          <w:sz w:val="28"/>
          <w:szCs w:val="28"/>
        </w:rPr>
        <w:t>асонад;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140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 xml:space="preserve">Фронти атмосфера </w:t>
      </w:r>
      <w:r w:rsidRPr="007D7B7D">
        <w:rPr>
          <w:rFonts w:ascii="Palatino Linotype" w:hAnsi="Palatino Linotype"/>
          <w:sz w:val="28"/>
          <w:szCs w:val="28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Ин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моил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байни ду массаи гуногуни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Ин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моил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байни ду массаи гуногуни фишор;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Ин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моил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байни чор массаи гуногуни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Ин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моил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байни ҳашт массаи гуногуни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Ин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моил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байни шаш массаи гуногуни фишо;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141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Аэрономия</w:t>
      </w:r>
      <w:r w:rsidRPr="007D7B7D">
        <w:rPr>
          <w:rFonts w:ascii="Palatino Linotype" w:hAnsi="Palatino Linotype"/>
          <w:sz w:val="28"/>
          <w:szCs w:val="28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Илм дар бораи қабатҳои болоии атмосфера;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Илм дар бораи қабатҳои поёнии атмосфера;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қабатҳои болоии литосфера;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қабатҳои болоии гидроосфера;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қабатҳои болоии литосфера;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142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 xml:space="preserve">Барометр </w:t>
      </w:r>
      <w:r w:rsidRPr="007D7B7D">
        <w:rPr>
          <w:rFonts w:ascii="Palatino Linotype" w:hAnsi="Palatino Linotype"/>
          <w:sz w:val="28"/>
          <w:szCs w:val="28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Дастгоҳ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барои ченкардани фишори атм</w:t>
      </w:r>
      <w:r w:rsidRPr="007D7B7D">
        <w:rPr>
          <w:rFonts w:ascii="Palatino Linotype" w:hAnsi="Palatino Linotype"/>
          <w:color w:val="auto"/>
          <w:sz w:val="28"/>
          <w:szCs w:val="28"/>
        </w:rPr>
        <w:t>осфера;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Дастгоҳ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 xml:space="preserve">барои ченкардани </w:t>
      </w:r>
      <w:r w:rsidRPr="007D7B7D">
        <w:rPr>
          <w:rFonts w:ascii="Palatino Linotype" w:hAnsi="Palatino Linotype"/>
          <w:color w:val="auto"/>
          <w:sz w:val="28"/>
          <w:szCs w:val="28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арорати атм</w:t>
      </w:r>
      <w:r w:rsidRPr="007D7B7D">
        <w:rPr>
          <w:rFonts w:ascii="Palatino Linotype" w:hAnsi="Palatino Linotype"/>
          <w:color w:val="auto"/>
          <w:sz w:val="28"/>
          <w:szCs w:val="28"/>
        </w:rPr>
        <w:t>осфера;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Дастгоҳ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барои ченкардани ковокии атм</w:t>
      </w:r>
      <w:r w:rsidRPr="007D7B7D">
        <w:rPr>
          <w:rFonts w:ascii="Palatino Linotype" w:hAnsi="Palatino Linotype"/>
          <w:color w:val="auto"/>
          <w:sz w:val="28"/>
          <w:szCs w:val="28"/>
        </w:rPr>
        <w:t>осфера;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Дастгоҳ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барои ченкардани зичиии атм</w:t>
      </w:r>
      <w:r w:rsidRPr="007D7B7D">
        <w:rPr>
          <w:rFonts w:ascii="Palatino Linotype" w:hAnsi="Palatino Linotype"/>
          <w:color w:val="auto"/>
          <w:sz w:val="28"/>
          <w:szCs w:val="28"/>
        </w:rPr>
        <w:t>осфера;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Дастгоҳ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барои ченкардани намии атм</w:t>
      </w:r>
      <w:r w:rsidRPr="007D7B7D">
        <w:rPr>
          <w:rFonts w:ascii="Palatino Linotype" w:hAnsi="Palatino Linotype"/>
          <w:color w:val="auto"/>
          <w:sz w:val="28"/>
          <w:szCs w:val="28"/>
        </w:rPr>
        <w:t>осфера;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143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Градиенти амудии ҳ</w:t>
      </w:r>
      <w:r w:rsidRPr="007D7B7D">
        <w:rPr>
          <w:rFonts w:ascii="Palatino Linotype" w:hAnsi="Palatino Linotype" w:cs="Times New Tojik"/>
          <w:bCs/>
          <w:sz w:val="28"/>
          <w:szCs w:val="28"/>
        </w:rPr>
        <w:t>арорат</w:t>
      </w:r>
      <w:r w:rsidRPr="007D7B7D">
        <w:rPr>
          <w:rFonts w:ascii="Palatino Linotype" w:hAnsi="Palatino Linotype"/>
          <w:bCs/>
          <w:sz w:val="28"/>
          <w:szCs w:val="28"/>
        </w:rPr>
        <w:t xml:space="preserve"> </w:t>
      </w:r>
      <w:r w:rsidRPr="007D7B7D">
        <w:rPr>
          <w:rFonts w:ascii="Palatino Linotype" w:hAnsi="Palatino Linotype"/>
          <w:sz w:val="28"/>
          <w:szCs w:val="28"/>
        </w:rPr>
        <w:t>- ин: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Тағ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бии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ҳаво дар воҳ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иди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аксар ва</w:t>
      </w:r>
      <w:r w:rsidRPr="007D7B7D">
        <w:rPr>
          <w:rFonts w:ascii="Palatino Linotype" w:hAnsi="Palatino Linotype"/>
          <w:color w:val="auto"/>
          <w:sz w:val="28"/>
          <w:szCs w:val="28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</w:t>
      </w:r>
      <w:r w:rsidRPr="007D7B7D">
        <w:rPr>
          <w:rFonts w:ascii="Palatino Linotype" w:hAnsi="Palatino Linotype"/>
          <w:color w:val="auto"/>
          <w:sz w:val="28"/>
          <w:szCs w:val="28"/>
        </w:rPr>
        <w:t>р100 километр;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Тағ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бии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 xml:space="preserve">арорати </w:t>
      </w:r>
      <w:r w:rsidRPr="007D7B7D">
        <w:rPr>
          <w:rFonts w:ascii="Palatino Linotype" w:hAnsi="Palatino Linotype"/>
          <w:color w:val="auto"/>
          <w:sz w:val="28"/>
          <w:szCs w:val="28"/>
        </w:rPr>
        <w:t>оби уқёнусҳо дар воҳ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иди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аксар ва</w:t>
      </w:r>
      <w:r w:rsidRPr="007D7B7D">
        <w:rPr>
          <w:rFonts w:ascii="Palatino Linotype" w:hAnsi="Palatino Linotype"/>
          <w:color w:val="auto"/>
          <w:sz w:val="28"/>
          <w:szCs w:val="28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</w:t>
      </w:r>
      <w:r w:rsidRPr="007D7B7D">
        <w:rPr>
          <w:rFonts w:ascii="Palatino Linotype" w:hAnsi="Palatino Linotype"/>
          <w:color w:val="auto"/>
          <w:sz w:val="28"/>
          <w:szCs w:val="28"/>
        </w:rPr>
        <w:t>р100 километр;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Тағ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бии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оби дарёҳо дар воҳ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иди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аксар ва</w:t>
      </w:r>
      <w:r w:rsidRPr="007D7B7D">
        <w:rPr>
          <w:rFonts w:ascii="Palatino Linotype" w:hAnsi="Palatino Linotype"/>
          <w:color w:val="auto"/>
          <w:sz w:val="28"/>
          <w:szCs w:val="28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</w:t>
      </w:r>
      <w:r w:rsidRPr="007D7B7D">
        <w:rPr>
          <w:rFonts w:ascii="Palatino Linotype" w:hAnsi="Palatino Linotype"/>
          <w:color w:val="auto"/>
          <w:sz w:val="28"/>
          <w:szCs w:val="28"/>
        </w:rPr>
        <w:t>р100 километр;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Тағ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ҳаво дар воҳ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аксар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р100 метр;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Тағ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ҳаво дар воҳ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аксар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р100 сантиметр;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</w:t>
      </w:r>
      <w:r w:rsidRPr="007D7B7D">
        <w:rPr>
          <w:rFonts w:ascii="Palatino Linotype" w:hAnsi="Palatino Linotype"/>
          <w:sz w:val="28"/>
          <w:szCs w:val="28"/>
        </w:rPr>
        <w:t>144</w:t>
      </w:r>
      <w:r>
        <w:rPr>
          <w:rFonts w:ascii="Palatino Linotype" w:hAnsi="Palatino Linotype"/>
          <w:sz w:val="28"/>
          <w:szCs w:val="28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bCs/>
          <w:sz w:val="28"/>
          <w:szCs w:val="28"/>
        </w:rPr>
        <w:t>Минтақ</w:t>
      </w:r>
      <w:r w:rsidRPr="007D7B7D">
        <w:rPr>
          <w:rFonts w:ascii="Palatino Linotype" w:hAnsi="Palatino Linotype" w:cs="Times New Tojik"/>
          <w:bCs/>
          <w:sz w:val="28"/>
          <w:szCs w:val="28"/>
        </w:rPr>
        <w:t>аи</w:t>
      </w:r>
      <w:r w:rsidRPr="007D7B7D">
        <w:rPr>
          <w:rFonts w:ascii="Palatino Linotype" w:hAnsi="Palatino Linotype"/>
          <w:bCs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bCs/>
          <w:sz w:val="28"/>
          <w:szCs w:val="28"/>
        </w:rPr>
        <w:t>конвергенсияи</w:t>
      </w:r>
      <w:r w:rsidRPr="007D7B7D">
        <w:rPr>
          <w:rFonts w:ascii="Palatino Linotype" w:hAnsi="Palatino Linotype"/>
          <w:bCs/>
          <w:sz w:val="28"/>
          <w:szCs w:val="28"/>
        </w:rPr>
        <w:t xml:space="preserve"> тропикӣ </w:t>
      </w:r>
      <w:r w:rsidRPr="007D7B7D">
        <w:rPr>
          <w:rFonts w:ascii="Palatino Linotype" w:hAnsi="Palatino Linotype"/>
          <w:sz w:val="28"/>
          <w:szCs w:val="28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$A) Камарбанди конвергентии арзиши моилии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экватор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Камарбанди конвергентии арзиши моилии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Арктика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Камарбанди конвергентии арзиши моилии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Антарктида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Камарбанди конвергентии арзиши моилии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назди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экватор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Камарбанди конвергентии арзиши моилии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назди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Арктика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145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Массаи ҳ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Майдони калони атмосфера мебошад, ки дорои хосиятҳ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нисб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атан якхелаи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</w:rPr>
        <w:t>$B) Хати калони атмосфера мебошад, ки дорои хосиятҳ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нисб</w:t>
      </w:r>
      <w:r w:rsidRPr="007D7B7D">
        <w:rPr>
          <w:rFonts w:ascii="Palatino Linotype" w:hAnsi="Palatino Linotype"/>
          <w:color w:val="auto"/>
          <w:sz w:val="28"/>
          <w:szCs w:val="28"/>
        </w:rPr>
        <w:t>атан якхелаи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Нуқтаи калони атмосфера мебошад, ки дорои хосиятҳ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нисб</w:t>
      </w:r>
      <w:r w:rsidRPr="007D7B7D">
        <w:rPr>
          <w:rFonts w:ascii="Palatino Linotype" w:hAnsi="Palatino Linotype"/>
          <w:color w:val="auto"/>
          <w:sz w:val="28"/>
          <w:szCs w:val="28"/>
        </w:rPr>
        <w:t>а</w:t>
      </w:r>
      <w:r w:rsidRPr="007D7B7D">
        <w:rPr>
          <w:rFonts w:ascii="Palatino Linotype" w:hAnsi="Palatino Linotype"/>
          <w:color w:val="auto"/>
          <w:sz w:val="28"/>
          <w:szCs w:val="28"/>
        </w:rPr>
        <w:t>тан якхелаи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Давраи калони атмосфера мебошад, ки дорои хосиятҳ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нисб</w:t>
      </w:r>
      <w:r w:rsidRPr="007D7B7D">
        <w:rPr>
          <w:rFonts w:ascii="Palatino Linotype" w:hAnsi="Palatino Linotype"/>
          <w:color w:val="auto"/>
          <w:sz w:val="28"/>
          <w:szCs w:val="28"/>
        </w:rPr>
        <w:t>а</w:t>
      </w:r>
      <w:r w:rsidRPr="007D7B7D">
        <w:rPr>
          <w:rFonts w:ascii="Palatino Linotype" w:hAnsi="Palatino Linotype"/>
          <w:color w:val="auto"/>
          <w:sz w:val="28"/>
          <w:szCs w:val="28"/>
        </w:rPr>
        <w:t>тан якхелаи 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авост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 w:cs="Times New Tojik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Сатҳи калони атмосфера мебошад, ки дорои хосиятҳ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нисб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атан якхелаи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авост;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146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Шамоли геострофӣ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аракати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изобара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росткун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аракати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изобара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секун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аракати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изобара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ростхата;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аракати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изобара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давра;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 w:cs="Times New Tojik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аракати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изобара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шашкун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147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Гетеросфера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болои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100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таркиби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исоби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абақ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абандии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массаи нисбии молекулав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ии онҳ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болои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10000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таркиби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исоби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абақ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абандии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массаи нисбии молекулав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ии онҳ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болои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20000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таркиби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исоби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абақ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абандии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массаи нисбии молекулав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ии онҳ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болои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30000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таркиби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исоби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абақ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абандии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массаи нисбии молекулав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ии онҳ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болои 4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0000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таркиби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исоби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абақ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абандии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массаи нисбии молекулав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ии онҳ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148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 xml:space="preserve">Моддаи гигроскопӣ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auto"/>
          <w:sz w:val="28"/>
          <w:szCs w:val="28"/>
        </w:rPr>
        <w:t>Моддаест, ки бухори обро ба худ мегирад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Моддаест, ки бухори газро ба худ мегирад;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Моддаест, ки бухори барфро ба худ мегирад;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Моддаест, ки бухори обро ба барф мубаддал мегардонад;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Моддаест, ки бухори обро ба боррон мубаддал мегардонад;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149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Гомосфера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поё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атмосфера то 100 км мебошад, ки дар он таркиби гази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дшавӣ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сабаби омезиши пайваста бо 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поё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атмосфера то 5000 км мебошад, ки дар он таркиби гази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дшавӣ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сабаби омезиши пайваста бо 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поё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атмосфера то 10000 км мебошад, ки дар он таркиби гази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дшавӣ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сабаби омезиши пайваста бо 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поё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атмосфера то 50000 км мебошад, ки дар он таркиби гази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дшавӣ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сабаби омезиши пайваста бо 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поё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атмосфера то 100000 км мебошад, ки дар он таркиби гази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дшавӣ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сабаби омезиши пайваста бо 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Фишор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Қувваест</w:t>
      </w: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ки ба воҳиди майдон дар самти перпендикуляр ба он таъсир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Қувваест</w:t>
      </w: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ки ба воҳиди давра дар самти перпендикуляр ба он таъсир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Қувваест</w:t>
      </w: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ки ба воҳиди хати рост дар самти перпендикуляр ба он таъсир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Қувваест</w:t>
      </w: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ки ба воҳиди хати кач дар самти перпендикуляр ба он таъсир мекунад;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Қувваест</w:t>
      </w: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ки ба воҳиди масофа дар самти перпендикуляр ба он таъсир мекунад;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Инверсия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Афзоиши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Пастшавии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Афзоиши фишори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Пастшавии фишори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Хунукшавии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Инверсия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Афзоиши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Пастшавии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Афзоиши фишори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Пастшавии фишори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ӣ;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Хунукшавии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Wingdings 2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>Инсолятсия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auto"/>
          <w:sz w:val="28"/>
          <w:szCs w:val="28"/>
        </w:rPr>
        <w:t>Ба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Замин расидани радиа</w:t>
      </w:r>
      <w:r w:rsidRPr="007D7B7D">
        <w:rPr>
          <w:rFonts w:ascii="Palatino Linotype" w:hAnsi="Palatino Linotype"/>
          <w:color w:val="auto"/>
          <w:sz w:val="28"/>
          <w:szCs w:val="28"/>
        </w:rPr>
        <w:t>тсияи офтоб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Ба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</w:t>
      </w:r>
      <w:r w:rsidRPr="007D7B7D">
        <w:rPr>
          <w:rFonts w:ascii="Palatino Linotype" w:hAnsi="Palatino Linotype"/>
          <w:color w:val="auto"/>
          <w:sz w:val="28"/>
          <w:szCs w:val="28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 xml:space="preserve"> расидани радиа</w:t>
      </w:r>
      <w:r w:rsidRPr="007D7B7D">
        <w:rPr>
          <w:rFonts w:ascii="Palatino Linotype" w:hAnsi="Palatino Linotype"/>
          <w:color w:val="auto"/>
          <w:sz w:val="28"/>
          <w:szCs w:val="28"/>
        </w:rPr>
        <w:t>тсияи офтоб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Ба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замин расидани радиа</w:t>
      </w:r>
      <w:r w:rsidRPr="007D7B7D">
        <w:rPr>
          <w:rFonts w:ascii="Palatino Linotype" w:hAnsi="Palatino Linotype"/>
          <w:color w:val="auto"/>
          <w:sz w:val="28"/>
          <w:szCs w:val="28"/>
        </w:rPr>
        <w:t>тсияи моҳтоб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Ба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мо</w:t>
      </w:r>
      <w:r w:rsidRPr="007D7B7D">
        <w:rPr>
          <w:rFonts w:ascii="Palatino Linotype" w:hAnsi="Palatino Linotype"/>
          <w:color w:val="auto"/>
          <w:sz w:val="28"/>
          <w:szCs w:val="28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 xml:space="preserve"> расидани радиа</w:t>
      </w:r>
      <w:r w:rsidRPr="007D7B7D">
        <w:rPr>
          <w:rFonts w:ascii="Palatino Linotype" w:hAnsi="Palatino Linotype"/>
          <w:color w:val="auto"/>
          <w:sz w:val="28"/>
          <w:szCs w:val="28"/>
        </w:rPr>
        <w:t>тсияи Замин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Ба сатҳ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Замин расидани радиа</w:t>
      </w:r>
      <w:r w:rsidRPr="007D7B7D">
        <w:rPr>
          <w:rFonts w:ascii="Palatino Linotype" w:hAnsi="Palatino Linotype"/>
          <w:color w:val="auto"/>
          <w:sz w:val="28"/>
          <w:szCs w:val="28"/>
        </w:rPr>
        <w:t>тсияи Замин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Ионосфера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Як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болои 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Як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болои 150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болои 250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болои 40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болои 500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>Метеорологи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атмосфераи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гидросфера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литосфера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космосфера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биосфера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>Метеорологи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атмосфераи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гидросфера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литосфера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космосфера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Илм дар бораи биосфера замин ва равандҳ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амал</w:t>
      </w:r>
      <w:r w:rsidRPr="007D7B7D">
        <w:rPr>
          <w:rFonts w:ascii="Palatino Linotype" w:hAnsi="Palatino Linotype"/>
          <w:color w:val="auto"/>
          <w:sz w:val="28"/>
          <w:szCs w:val="28"/>
        </w:rPr>
        <w:t>омада;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>Ҳ</w:t>
      </w:r>
      <w:r w:rsidRPr="007D7B7D">
        <w:rPr>
          <w:rFonts w:ascii="Palatino Linotype" w:hAnsi="Palatino Linotype" w:cs="Times New Tojik"/>
          <w:bCs/>
          <w:sz w:val="28"/>
          <w:szCs w:val="28"/>
        </w:rPr>
        <w:t>авои</w:t>
      </w:r>
      <w:r w:rsidRPr="007D7B7D">
        <w:rPr>
          <w:rFonts w:ascii="Palatino Linotype" w:hAnsi="Palatino Linotype"/>
          <w:bCs/>
          <w:sz w:val="28"/>
          <w:szCs w:val="28"/>
        </w:rPr>
        <w:t xml:space="preserve"> баҳ</w:t>
      </w:r>
      <w:r w:rsidRPr="007D7B7D">
        <w:rPr>
          <w:rFonts w:ascii="Palatino Linotype" w:hAnsi="Palatino Linotype" w:cs="Times New Tojik"/>
          <w:bCs/>
          <w:sz w:val="28"/>
          <w:szCs w:val="28"/>
        </w:rPr>
        <w:t>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олои уқё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нус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ҳо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янд;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олои баҳрҳо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янд;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олои дарёҳо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янд;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олои кулҳо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янд;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олои обанбоҳро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янд;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Иқ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лими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р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лимест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пеш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амол аз уқё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нус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хушк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вазид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лимест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пеш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амол аз хушки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хушк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вазид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лимест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пеш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амол аз дарё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хушк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вазид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лимест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пеш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амол аз обанбор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хушк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вазид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лимест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пеш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амол аз хушки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дарё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вазид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ааст;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159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Муссон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Системаи мавсимии бодҳ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атан дар шимоли Уқё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нуси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қӣ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мушо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ешавад;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Системаи мавсимии бодҳ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атан дар шимоли Уқё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нуси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мушо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ешавад;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Системаи мавсимии бодҳ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атан дар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қӣ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мушо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ешавад;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Системаи мавсимии бодҳ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атан дар Уқё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нуси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Ором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қӣ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мушо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ешавад;</w:t>
      </w:r>
    </w:p>
    <w:p w:rsidR="00715113" w:rsidRPr="007D7B7D" w:rsidRDefault="00715113" w:rsidP="008F6ABA">
      <w:pPr>
        <w:pStyle w:val="Default"/>
        <w:rPr>
          <w:rFonts w:ascii="Palatino Linotype" w:hAnsi="Palatino Linotype" w:cs="Wingdings 2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Системаи мавсимии бодҳ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атан дар шимолиУқё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нуси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Атлантик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Оси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ануб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мушо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ида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ешавад;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Озоносфера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Як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10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50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доро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ди озон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Як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100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500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доро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ди озон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200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250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доро</w:t>
      </w:r>
      <w:r w:rsidRPr="007D7B7D">
        <w:rPr>
          <w:rFonts w:ascii="Palatino Linotype" w:hAnsi="Palatino Linotype"/>
          <w:color w:val="auto"/>
          <w:sz w:val="28"/>
          <w:szCs w:val="28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зи</w:t>
      </w:r>
      <w:r w:rsidRPr="007D7B7D">
        <w:rPr>
          <w:rFonts w:ascii="Palatino Linotype" w:hAnsi="Palatino Linotype"/>
          <w:color w:val="auto"/>
          <w:sz w:val="28"/>
          <w:szCs w:val="28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ди озон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2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10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доро</w:t>
      </w:r>
      <w:r w:rsidRPr="007D7B7D">
        <w:rPr>
          <w:rFonts w:ascii="Palatino Linotype" w:hAnsi="Palatino Linotype"/>
          <w:color w:val="auto"/>
          <w:sz w:val="28"/>
          <w:szCs w:val="28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зи</w:t>
      </w:r>
      <w:r w:rsidRPr="007D7B7D">
        <w:rPr>
          <w:rFonts w:ascii="Palatino Linotype" w:hAnsi="Palatino Linotype"/>
          <w:color w:val="auto"/>
          <w:sz w:val="28"/>
          <w:szCs w:val="28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ди озон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5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15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доро</w:t>
      </w:r>
      <w:r w:rsidRPr="007D7B7D">
        <w:rPr>
          <w:rFonts w:ascii="Palatino Linotype" w:hAnsi="Palatino Linotype"/>
          <w:color w:val="auto"/>
          <w:sz w:val="28"/>
          <w:szCs w:val="28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зи</w:t>
      </w:r>
      <w:r w:rsidRPr="007D7B7D">
        <w:rPr>
          <w:rFonts w:ascii="Palatino Linotype" w:hAnsi="Palatino Linotype"/>
          <w:color w:val="auto"/>
          <w:sz w:val="28"/>
          <w:szCs w:val="28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ди озон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Окклюзия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Фронти атмосфера мебошад, ки ҳангоми дар зери фронти хунук ҷараён кардани фронти сард ба амал меояд;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Фронти атмосфера мебошад, ки ҳангоми дар зери фронти хунук ҷараён кардани фронти дигари хунук ба амал меояд;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Фронти атмосфера мебошад, ки ҳангоми дар зери фронти гарм ҷараён кардани фронти хунук ба амал меояд;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Фронти атмосфера мебошад, ки ҳангоми дар зери фронти гарм ҷараён кардани фронти гарм ба амал меояд;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Фронти атмосфера мебошад, ки ҳангоми дар болои фронти хунук ҷараён кардани фронти сард ба амал меояд;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Гулхона (парниковый, тепличный эффект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Таъсири аз худкунӣ ва хориҷшавии радиатсия дар атмосфера ба ҳарорати сатҳи замин ва ҳаво;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Таъсири аз худкунӣ ва хориҷшавии радиатсия дар атмосфера ба ҳарорати сатҳи офтоб ва ҳаво;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Таъсири аз худкунӣ ва хориҷшавии радиатсия дар атмосфера ба ҳарорати сатҳи моҳтоб ва ҳаво;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Таъсири аз худкунӣ ва хориҷшавии радиатсия дар атмосфера ба ҳарорати сатҳи зуҳал ва ҳаво;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Таъсири аз худкунӣ ва хориҷшавии радиатсия дар атмосфера ба ҳарорати сатҳи миррих ва ҳаво;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авои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 қ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авоие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ътадил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авоие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гарм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авоие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хунук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авоие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арктик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авоие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экватор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>Радиатсия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sz w:val="28"/>
          <w:szCs w:val="28"/>
        </w:rPr>
        <w:t>Чараё</w:t>
      </w:r>
      <w:r w:rsidRPr="007D7B7D">
        <w:rPr>
          <w:rFonts w:ascii="Palatino Linotype" w:hAnsi="Palatino Linotype" w:cs="Times New Tojik"/>
          <w:sz w:val="28"/>
          <w:szCs w:val="28"/>
        </w:rPr>
        <w:t>ни энергияи радиатсияи электромагнит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</w:rPr>
        <w:t>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sz w:val="28"/>
          <w:szCs w:val="28"/>
        </w:rPr>
        <w:t>Чараё</w:t>
      </w:r>
      <w:r w:rsidRPr="007D7B7D">
        <w:rPr>
          <w:rFonts w:ascii="Palatino Linotype" w:hAnsi="Palatino Linotype" w:cs="Times New Tojik"/>
          <w:sz w:val="28"/>
          <w:szCs w:val="28"/>
        </w:rPr>
        <w:t>ни энергияи радиатсияи атом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</w:rPr>
        <w:t>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</w:rPr>
        <w:t>Чараё</w:t>
      </w:r>
      <w:r w:rsidRPr="007D7B7D">
        <w:rPr>
          <w:rFonts w:ascii="Palatino Linotype" w:hAnsi="Palatino Linotype" w:cs="Times New Tojik"/>
          <w:sz w:val="28"/>
          <w:szCs w:val="28"/>
        </w:rPr>
        <w:t>ни энергияи радиатсияи нитрони м</w:t>
      </w:r>
      <w:r w:rsidRPr="007D7B7D">
        <w:rPr>
          <w:rFonts w:ascii="Palatino Linotype" w:hAnsi="Palatino Linotype"/>
          <w:sz w:val="28"/>
          <w:szCs w:val="28"/>
        </w:rPr>
        <w:t>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</w:rPr>
        <w:t>Чараё</w:t>
      </w:r>
      <w:r w:rsidRPr="007D7B7D">
        <w:rPr>
          <w:rFonts w:ascii="Palatino Linotype" w:hAnsi="Palatino Linotype" w:cs="Times New Tojik"/>
          <w:sz w:val="28"/>
          <w:szCs w:val="28"/>
        </w:rPr>
        <w:t>ни энергияи радиатсияи электрорадиатсион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</w:rPr>
        <w:t>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</w:rPr>
        <w:t>Чараё</w:t>
      </w:r>
      <w:r w:rsidRPr="007D7B7D">
        <w:rPr>
          <w:rFonts w:ascii="Palatino Linotype" w:hAnsi="Palatino Linotype" w:cs="Times New Tojik"/>
          <w:sz w:val="28"/>
          <w:szCs w:val="28"/>
        </w:rPr>
        <w:t>ни энергияи радиатсияи электрнитрон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</w:rPr>
        <w:t>ебошад;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Радиозонд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Мачмӯи асбобҳ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ӣ, ки тавассути пуфак бардошташудааст ва радио сигналҳ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Мачмӯи асбобҳ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гидролог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ӣ, ки тавассути пуфак бардошташудааст ва радио сигналҳ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Мачмӯи асбобҳ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геолог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ӣ, ки тавассути пуфак бардошташудааст ва радио сигналҳ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Мачмӯи асбобҳ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гиролог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ӣ, ки тавассути мушак бардошташудааст ва радио сигналҳ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Мачмӯи асбобҳ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ӣ, ки тавассути дрон бардошташудааст ва радио сигналҳ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оеро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имати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миё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Натиҷ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фтани ми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наи арифм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етикии арзишҳ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инфироди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Натиҷ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фтани ми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наи геометрии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арзишҳ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инфироди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мебошад;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Натиҷ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фтани ми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наи алгебравии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арзишҳ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инфироди</w:t>
      </w:r>
      <w:r w:rsidRPr="007D7B7D">
        <w:rPr>
          <w:rFonts w:ascii="Palatino Linotype" w:hAnsi="Palatino Linotype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Натиҷ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фтани ми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наи географии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арзишҳ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инфироди</w:t>
      </w:r>
      <w:r w:rsidRPr="007D7B7D">
        <w:rPr>
          <w:rFonts w:ascii="Palatino Linotype" w:hAnsi="Palatino Linotype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Натиҷ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фтани ми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наи геологии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арзишҳ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инфироди</w:t>
      </w:r>
      <w:r w:rsidRPr="007D7B7D">
        <w:rPr>
          <w:rFonts w:ascii="Palatino Linotype" w:hAnsi="Palatino Linotype"/>
          <w:sz w:val="28"/>
          <w:szCs w:val="28"/>
          <w:lang w:val="tg-Cyrl-TJ"/>
        </w:rPr>
        <w:t>и 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метеоролог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Стратопауза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 xml:space="preserve">байни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байни стратосфера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мезосфера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ар баландиҳ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наздикба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50-55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ойгир;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 xml:space="preserve">байни </w:t>
      </w:r>
      <w:r w:rsidRPr="007D7B7D">
        <w:rPr>
          <w:rFonts w:ascii="Palatino Linotype" w:hAnsi="Palatino Linotype"/>
          <w:color w:val="auto"/>
          <w:sz w:val="28"/>
          <w:szCs w:val="28"/>
        </w:rPr>
        <w:t>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байни стратосфера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ва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мезосфера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д</w:t>
      </w:r>
      <w:r w:rsidRPr="007D7B7D">
        <w:rPr>
          <w:rFonts w:ascii="Palatino Linotype" w:hAnsi="Palatino Linotype"/>
          <w:color w:val="auto"/>
          <w:sz w:val="28"/>
          <w:szCs w:val="28"/>
        </w:rPr>
        <w:t>ар баландиҳ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наздикба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150-155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км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абати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байни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абатест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байни стратосфера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мезосфера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</w:t>
      </w:r>
      <w:r w:rsidRPr="007D7B7D">
        <w:rPr>
          <w:rFonts w:ascii="Palatino Linotype" w:hAnsi="Palatino Linotype"/>
          <w:sz w:val="28"/>
          <w:szCs w:val="28"/>
        </w:rPr>
        <w:t>ар баландиҳ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наздикба</w:t>
      </w:r>
      <w:r w:rsidRPr="007D7B7D">
        <w:rPr>
          <w:rFonts w:ascii="Palatino Linotype" w:hAnsi="Palatino Linotype"/>
          <w:sz w:val="28"/>
          <w:szCs w:val="28"/>
        </w:rPr>
        <w:t xml:space="preserve"> 250-255 </w:t>
      </w:r>
      <w:r w:rsidRPr="007D7B7D">
        <w:rPr>
          <w:rFonts w:ascii="Palatino Linotype" w:hAnsi="Palatino Linotype" w:cs="Times New Tojik"/>
          <w:sz w:val="28"/>
          <w:szCs w:val="28"/>
        </w:rPr>
        <w:t>км</w:t>
      </w:r>
      <w:r w:rsidRPr="007D7B7D">
        <w:rPr>
          <w:rFonts w:ascii="Palatino Linotype" w:hAnsi="Palatino Linotype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абати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байни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абатест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байни стратосфера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мезосфера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</w:t>
      </w:r>
      <w:r w:rsidRPr="007D7B7D">
        <w:rPr>
          <w:rFonts w:ascii="Palatino Linotype" w:hAnsi="Palatino Linotype"/>
          <w:sz w:val="28"/>
          <w:szCs w:val="28"/>
        </w:rPr>
        <w:t>ар баландиҳ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наздикба</w:t>
      </w:r>
      <w:r w:rsidRPr="007D7B7D">
        <w:rPr>
          <w:rFonts w:ascii="Palatino Linotype" w:hAnsi="Palatino Linotype"/>
          <w:sz w:val="28"/>
          <w:szCs w:val="28"/>
        </w:rPr>
        <w:t xml:space="preserve"> 350-355 </w:t>
      </w:r>
      <w:r w:rsidRPr="007D7B7D">
        <w:rPr>
          <w:rFonts w:ascii="Palatino Linotype" w:hAnsi="Palatino Linotype" w:cs="Times New Tojik"/>
          <w:sz w:val="28"/>
          <w:szCs w:val="28"/>
        </w:rPr>
        <w:t>км</w:t>
      </w:r>
      <w:r w:rsidRPr="007D7B7D">
        <w:rPr>
          <w:rFonts w:ascii="Palatino Linotype" w:hAnsi="Palatino Linotype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абати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 xml:space="preserve">байни </w:t>
      </w:r>
      <w:r w:rsidRPr="007D7B7D">
        <w:rPr>
          <w:rFonts w:ascii="Palatino Linotype" w:hAnsi="Palatino Linotype"/>
          <w:sz w:val="28"/>
          <w:szCs w:val="28"/>
        </w:rPr>
        <w:t>қ</w:t>
      </w:r>
      <w:r w:rsidRPr="007D7B7D">
        <w:rPr>
          <w:rFonts w:ascii="Palatino Linotype" w:hAnsi="Palatino Linotype" w:cs="Times New Tojik"/>
          <w:sz w:val="28"/>
          <w:szCs w:val="28"/>
        </w:rPr>
        <w:t>абатест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байни стратосфера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мезосфера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</w:t>
      </w:r>
      <w:r w:rsidRPr="007D7B7D">
        <w:rPr>
          <w:rFonts w:ascii="Palatino Linotype" w:hAnsi="Palatino Linotype"/>
          <w:sz w:val="28"/>
          <w:szCs w:val="28"/>
        </w:rPr>
        <w:t>ар баландиҳ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наздикба</w:t>
      </w:r>
      <w:r w:rsidRPr="007D7B7D">
        <w:rPr>
          <w:rFonts w:ascii="Palatino Linotype" w:hAnsi="Palatino Linotype"/>
          <w:sz w:val="28"/>
          <w:szCs w:val="28"/>
        </w:rPr>
        <w:t xml:space="preserve"> 450-455 </w:t>
      </w:r>
      <w:r w:rsidRPr="007D7B7D">
        <w:rPr>
          <w:rFonts w:ascii="Palatino Linotype" w:hAnsi="Palatino Linotype" w:cs="Times New Tojik"/>
          <w:sz w:val="28"/>
          <w:szCs w:val="28"/>
        </w:rPr>
        <w:t>км</w:t>
      </w:r>
      <w:r w:rsidRPr="007D7B7D">
        <w:rPr>
          <w:rFonts w:ascii="Palatino Linotype" w:hAnsi="Palatino Linotype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</w:rPr>
        <w:t>ойгир;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color w:val="auto"/>
          <w:sz w:val="28"/>
          <w:szCs w:val="28"/>
        </w:rPr>
        <w:t>Стратосфера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бев</w:t>
      </w:r>
      <w:r w:rsidRPr="007D7B7D">
        <w:rPr>
          <w:rFonts w:ascii="Palatino Linotype" w:hAnsi="Palatino Linotype"/>
          <w:color w:val="auto"/>
          <w:sz w:val="28"/>
          <w:szCs w:val="28"/>
        </w:rPr>
        <w:t>осита дар болои тропосф</w:t>
      </w:r>
      <w:r w:rsidRPr="007D7B7D">
        <w:rPr>
          <w:rFonts w:ascii="Palatino Linotype" w:hAnsi="Palatino Linotype"/>
          <w:color w:val="auto"/>
          <w:sz w:val="28"/>
          <w:szCs w:val="28"/>
        </w:rPr>
        <w:t>е</w:t>
      </w:r>
      <w:r w:rsidRPr="007D7B7D">
        <w:rPr>
          <w:rFonts w:ascii="Palatino Linotype" w:hAnsi="Palatino Linotype"/>
          <w:color w:val="auto"/>
          <w:sz w:val="28"/>
          <w:szCs w:val="28"/>
        </w:rPr>
        <w:t>ра дар баландии 8-16 то 45-50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бев</w:t>
      </w:r>
      <w:r w:rsidRPr="007D7B7D">
        <w:rPr>
          <w:rFonts w:ascii="Palatino Linotype" w:hAnsi="Palatino Linotype"/>
          <w:color w:val="auto"/>
          <w:sz w:val="28"/>
          <w:szCs w:val="28"/>
        </w:rPr>
        <w:t>осита дар болои тропосфера дар баландии 18-26 то 145-150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бев</w:t>
      </w:r>
      <w:r w:rsidRPr="007D7B7D">
        <w:rPr>
          <w:rFonts w:ascii="Palatino Linotype" w:hAnsi="Palatino Linotype"/>
          <w:color w:val="auto"/>
          <w:sz w:val="28"/>
          <w:szCs w:val="28"/>
        </w:rPr>
        <w:t>осита дар болои тропосф</w:t>
      </w:r>
      <w:r w:rsidRPr="007D7B7D">
        <w:rPr>
          <w:rFonts w:ascii="Palatino Linotype" w:hAnsi="Palatino Linotype"/>
          <w:color w:val="auto"/>
          <w:sz w:val="28"/>
          <w:szCs w:val="28"/>
        </w:rPr>
        <w:t>е</w:t>
      </w:r>
      <w:r w:rsidRPr="007D7B7D">
        <w:rPr>
          <w:rFonts w:ascii="Palatino Linotype" w:hAnsi="Palatino Linotype"/>
          <w:color w:val="auto"/>
          <w:sz w:val="28"/>
          <w:szCs w:val="28"/>
        </w:rPr>
        <w:t>ра дар баландии 28-26 то 245-250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бев</w:t>
      </w:r>
      <w:r w:rsidRPr="007D7B7D">
        <w:rPr>
          <w:rFonts w:ascii="Palatino Linotype" w:hAnsi="Palatino Linotype"/>
          <w:color w:val="auto"/>
          <w:sz w:val="28"/>
          <w:szCs w:val="28"/>
        </w:rPr>
        <w:t>осита дар болои тропосф</w:t>
      </w:r>
      <w:r w:rsidRPr="007D7B7D">
        <w:rPr>
          <w:rFonts w:ascii="Palatino Linotype" w:hAnsi="Palatino Linotype"/>
          <w:color w:val="auto"/>
          <w:sz w:val="28"/>
          <w:szCs w:val="28"/>
        </w:rPr>
        <w:t>е</w:t>
      </w:r>
      <w:r w:rsidRPr="007D7B7D">
        <w:rPr>
          <w:rFonts w:ascii="Palatino Linotype" w:hAnsi="Palatino Linotype"/>
          <w:color w:val="auto"/>
          <w:sz w:val="28"/>
          <w:szCs w:val="28"/>
        </w:rPr>
        <w:t>ра дар баландии 38-36 то 345-350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аст;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Як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мебошад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бев</w:t>
      </w:r>
      <w:r w:rsidRPr="007D7B7D">
        <w:rPr>
          <w:rFonts w:ascii="Palatino Linotype" w:hAnsi="Palatino Linotype"/>
          <w:color w:val="auto"/>
          <w:sz w:val="28"/>
          <w:szCs w:val="28"/>
        </w:rPr>
        <w:t>осита дар болои тропосфера дар баландии 48-46 то 4 45-450 км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ойгир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аст;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169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Тайфун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Номи тӯ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фон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анубии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Чи</w:t>
      </w:r>
      <w:r w:rsidRPr="007D7B7D">
        <w:rPr>
          <w:rFonts w:ascii="Palatino Linotype" w:hAnsi="Palatino Linotype"/>
          <w:sz w:val="28"/>
          <w:szCs w:val="28"/>
          <w:lang w:val="tg-Cyrl-TJ"/>
        </w:rPr>
        <w:t>н ва дар Уқё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Ороми Шимол</w:t>
      </w:r>
      <w:r w:rsidRPr="007D7B7D">
        <w:rPr>
          <w:rFonts w:ascii="Palatino Linotype" w:hAnsi="Palatino Linotype"/>
          <w:sz w:val="28"/>
          <w:szCs w:val="28"/>
          <w:lang w:val="tg-Cyrl-TJ"/>
        </w:rPr>
        <w:t>ии шарқ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азираи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Гуам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сарчашма мегиранд;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Номи боронҳои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анубии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Чи</w:t>
      </w:r>
      <w:r w:rsidRPr="007D7B7D">
        <w:rPr>
          <w:rFonts w:ascii="Palatino Linotype" w:hAnsi="Palatino Linotype"/>
          <w:sz w:val="28"/>
          <w:szCs w:val="28"/>
          <w:lang w:val="tg-Cyrl-TJ"/>
        </w:rPr>
        <w:t>н ва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азираи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Гуам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сарчашма мегиранд;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Номи барфҳои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шарқ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азираи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Гуам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сарчашма мегиранд;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Номи жолаҳои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анубии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Чи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н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сарчашма мегиранд;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Номи тӯ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фон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арктики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укёнуси Шимол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ва дар Уқё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Ороми Шимол</w:t>
      </w:r>
      <w:r w:rsidRPr="007D7B7D">
        <w:rPr>
          <w:rFonts w:ascii="Palatino Linotype" w:hAnsi="Palatino Linotype"/>
          <w:sz w:val="28"/>
          <w:szCs w:val="28"/>
          <w:lang w:val="tg-Cyrl-TJ"/>
        </w:rPr>
        <w:t>ии шарқ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азираи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Гуам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сарчашма мегиранд;</w:t>
      </w:r>
    </w:p>
    <w:p w:rsidR="00715113" w:rsidRPr="007D7B7D" w:rsidRDefault="00715113" w:rsidP="008F6ABA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F6ABA">
      <w:pPr>
        <w:pStyle w:val="Default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color w:val="auto"/>
          <w:sz w:val="28"/>
          <w:szCs w:val="28"/>
          <w:lang w:val="tg-Cyrl-TJ"/>
        </w:rPr>
        <w:t xml:space="preserve">Термосфера 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- ин: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болоии 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</w:t>
      </w:r>
      <w:r w:rsidRPr="007D7B7D">
        <w:rPr>
          <w:rFonts w:ascii="Palatino Linotype" w:hAnsi="Palatino Linotype"/>
          <w:sz w:val="28"/>
          <w:szCs w:val="28"/>
          <w:lang w:val="tg-Cyrl-TJ"/>
        </w:rPr>
        <w:t>ошад, ки дар болои мезосфера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аст </w:t>
      </w:r>
      <w:r w:rsidRPr="007D7B7D">
        <w:rPr>
          <w:rFonts w:ascii="Palatino Linotype" w:hAnsi="Palatino Linotype"/>
          <w:sz w:val="28"/>
          <w:szCs w:val="28"/>
          <w:lang w:val="tg-Cyrl-TJ"/>
        </w:rPr>
        <w:t>(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180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1500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, 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болоии 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</w:t>
      </w:r>
      <w:r w:rsidRPr="007D7B7D">
        <w:rPr>
          <w:rFonts w:ascii="Palatino Linotype" w:hAnsi="Palatino Linotype"/>
          <w:sz w:val="28"/>
          <w:szCs w:val="28"/>
          <w:lang w:val="tg-Cyrl-TJ"/>
        </w:rPr>
        <w:t>ошад, ки дар болои мезосфера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аст </w:t>
      </w:r>
      <w:r w:rsidRPr="007D7B7D">
        <w:rPr>
          <w:rFonts w:ascii="Palatino Linotype" w:hAnsi="Palatino Linotype"/>
          <w:sz w:val="28"/>
          <w:szCs w:val="28"/>
          <w:lang w:val="tg-Cyrl-TJ"/>
        </w:rPr>
        <w:t>(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280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2500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, 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болоии 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</w:t>
      </w:r>
      <w:r w:rsidRPr="007D7B7D">
        <w:rPr>
          <w:rFonts w:ascii="Palatino Linotype" w:hAnsi="Palatino Linotype"/>
          <w:sz w:val="28"/>
          <w:szCs w:val="28"/>
          <w:lang w:val="tg-Cyrl-TJ"/>
        </w:rPr>
        <w:t>ошад, ки дар болои мезосфера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аст </w:t>
      </w:r>
      <w:r w:rsidRPr="007D7B7D">
        <w:rPr>
          <w:rFonts w:ascii="Palatino Linotype" w:hAnsi="Palatino Linotype"/>
          <w:sz w:val="28"/>
          <w:szCs w:val="28"/>
          <w:lang w:val="tg-Cyrl-TJ"/>
        </w:rPr>
        <w:t>(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380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3500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, 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болоии 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</w:t>
      </w:r>
      <w:r w:rsidRPr="007D7B7D">
        <w:rPr>
          <w:rFonts w:ascii="Palatino Linotype" w:hAnsi="Palatino Linotype"/>
          <w:sz w:val="28"/>
          <w:szCs w:val="28"/>
          <w:lang w:val="tg-Cyrl-TJ"/>
        </w:rPr>
        <w:t>ошад, ки дар болои мезосфера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аст </w:t>
      </w:r>
      <w:r w:rsidRPr="007D7B7D">
        <w:rPr>
          <w:rFonts w:ascii="Palatino Linotype" w:hAnsi="Palatino Linotype"/>
          <w:sz w:val="28"/>
          <w:szCs w:val="28"/>
          <w:lang w:val="tg-Cyrl-TJ"/>
        </w:rPr>
        <w:t>(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480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4500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, 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8F6ABA">
      <w:pPr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болоии 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</w:t>
      </w:r>
      <w:r w:rsidRPr="007D7B7D">
        <w:rPr>
          <w:rFonts w:ascii="Palatino Linotype" w:hAnsi="Palatino Linotype"/>
          <w:sz w:val="28"/>
          <w:szCs w:val="28"/>
          <w:lang w:val="tg-Cyrl-TJ"/>
        </w:rPr>
        <w:t>ошад, ки дар болои мезосфера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ойгир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аст </w:t>
      </w:r>
      <w:r w:rsidRPr="007D7B7D">
        <w:rPr>
          <w:rFonts w:ascii="Palatino Linotype" w:hAnsi="Palatino Linotype"/>
          <w:sz w:val="28"/>
          <w:szCs w:val="28"/>
          <w:lang w:val="tg-Cyrl-TJ"/>
        </w:rPr>
        <w:t>(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580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5500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>)</w:t>
      </w:r>
      <w:r>
        <w:rPr>
          <w:rFonts w:ascii="Palatino Linotype" w:hAnsi="Palatino Linotype"/>
          <w:sz w:val="28"/>
          <w:szCs w:val="28"/>
          <w:lang w:val="tg-Cyrl-TJ"/>
        </w:rPr>
        <w:t xml:space="preserve">, 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12771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12771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авои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 тропикӣ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арктик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экватор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мухтадил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Массаҳ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ли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назди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ву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ҷ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уд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меоянд;</w:t>
      </w:r>
    </w:p>
    <w:p w:rsidR="00715113" w:rsidRPr="007D7B7D" w:rsidRDefault="00715113" w:rsidP="0012771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12771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Сиклони тропикӣ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12771F">
      <w:pPr>
        <w:pStyle w:val="Default"/>
        <w:spacing w:after="113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$A)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фишор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суръати боди 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фонро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 тр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опикӣ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амал омадааст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шадидан ко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12771F">
      <w:pPr>
        <w:pStyle w:val="Default"/>
        <w:spacing w:after="113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$B)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арорат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суръати боди 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фонро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 тр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опикӣ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амал омадааст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шадидан ко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12771F">
      <w:pPr>
        <w:pStyle w:val="Default"/>
        <w:spacing w:after="113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$C)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намноки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суръати боди 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фонро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 тр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опикӣ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амал омадааст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шадидан ко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12771F">
      <w:pPr>
        <w:pStyle w:val="Default"/>
        <w:spacing w:after="113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$D)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гарми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суръати боди 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фонро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 тр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опикӣ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амал омадааст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шадидан ко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12771F">
      <w:pPr>
        <w:pStyle w:val="Default"/>
        <w:spacing w:after="113"/>
        <w:jc w:val="both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$E) Минтақ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атмосфераест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хунуки ва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суръати боди 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фонро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арзи тр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опикӣ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ба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амал омадааст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шадидан ко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иш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меди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color w:val="auto"/>
          <w:sz w:val="28"/>
          <w:szCs w:val="28"/>
          <w:lang w:val="tg-Cyrl-TJ"/>
        </w:rPr>
        <w:t>ад</w:t>
      </w: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>;</w:t>
      </w:r>
    </w:p>
    <w:p w:rsidR="00715113" w:rsidRPr="007D7B7D" w:rsidRDefault="00715113" w:rsidP="0012771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12771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 xml:space="preserve">Тропопауза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auto"/>
          <w:sz w:val="28"/>
          <w:szCs w:val="28"/>
        </w:rPr>
        <w:t>Ин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тропосфераро 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стратосфера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удо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мекунад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auto"/>
          <w:sz w:val="28"/>
          <w:szCs w:val="28"/>
        </w:rPr>
        <w:t>Ин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тропосфераро 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литосфера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удо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мекунад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auto"/>
          <w:sz w:val="28"/>
          <w:szCs w:val="28"/>
        </w:rPr>
        <w:t>Ин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тропосфераро 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гидросфера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удо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мекунад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auto"/>
          <w:sz w:val="28"/>
          <w:szCs w:val="28"/>
        </w:rPr>
        <w:t>Ин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тропосфераро 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биосфера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удо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мекунад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12771F">
      <w:pPr>
        <w:pStyle w:val="Default"/>
        <w:spacing w:after="113"/>
        <w:rPr>
          <w:rFonts w:ascii="Palatino Linotype" w:hAnsi="Palatino Linotype"/>
          <w:color w:val="auto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auto"/>
          <w:sz w:val="28"/>
          <w:szCs w:val="28"/>
        </w:rPr>
        <w:t>Ин қ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абатест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ки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тропосфераро аз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атмосфера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ҷ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удо</w:t>
      </w:r>
      <w:r w:rsidRPr="007D7B7D">
        <w:rPr>
          <w:rFonts w:ascii="Palatino Linotype" w:hAnsi="Palatino Linotype"/>
          <w:color w:val="auto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color w:val="auto"/>
          <w:sz w:val="28"/>
          <w:szCs w:val="28"/>
        </w:rPr>
        <w:t>мекунад</w:t>
      </w:r>
      <w:r w:rsidRPr="007D7B7D">
        <w:rPr>
          <w:rFonts w:ascii="Palatino Linotype" w:hAnsi="Palatino Linotype"/>
          <w:color w:val="auto"/>
          <w:sz w:val="28"/>
          <w:szCs w:val="28"/>
        </w:rPr>
        <w:t>;</w:t>
      </w:r>
    </w:p>
    <w:p w:rsidR="00715113" w:rsidRPr="007D7B7D" w:rsidRDefault="00715113" w:rsidP="00CC616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CC616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Тропосфера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CC616E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заминто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10-20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мек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ашад, ки дар он падидаҳ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асосии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инк</w:t>
      </w:r>
      <w:r w:rsidRPr="007D7B7D">
        <w:rPr>
          <w:rFonts w:ascii="Palatino Linotype" w:hAnsi="Palatino Linotype"/>
          <w:sz w:val="28"/>
          <w:szCs w:val="28"/>
          <w:lang w:val="tg-Cyrl-TJ"/>
        </w:rPr>
        <w:t>ишофмеѐ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CC616E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заминто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20-30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мек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ашад, ки дар он падидаҳ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асосии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инк</w:t>
      </w:r>
      <w:r w:rsidRPr="007D7B7D">
        <w:rPr>
          <w:rFonts w:ascii="Palatino Linotype" w:hAnsi="Palatino Linotype"/>
          <w:sz w:val="28"/>
          <w:szCs w:val="28"/>
          <w:lang w:val="tg-Cyrl-TJ"/>
        </w:rPr>
        <w:t>ишофмеѐ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CC616E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заминто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30-40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мек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ашад, ки дар он падидаҳ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асосии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инк</w:t>
      </w:r>
      <w:r w:rsidRPr="007D7B7D">
        <w:rPr>
          <w:rFonts w:ascii="Palatino Linotype" w:hAnsi="Palatino Linotype"/>
          <w:sz w:val="28"/>
          <w:szCs w:val="28"/>
          <w:lang w:val="tg-Cyrl-TJ"/>
        </w:rPr>
        <w:t>ишофмеѐ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CC616E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заминто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40-50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мек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ашад, ки дар он падидаҳ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асосии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инк</w:t>
      </w:r>
      <w:r w:rsidRPr="007D7B7D">
        <w:rPr>
          <w:rFonts w:ascii="Palatino Linotype" w:hAnsi="Palatino Linotype"/>
          <w:sz w:val="28"/>
          <w:szCs w:val="28"/>
          <w:lang w:val="tg-Cyrl-TJ"/>
        </w:rPr>
        <w:t>ишофмеѐ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CC616E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абати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мебошад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сат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заминто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50-60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км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</w:t>
      </w:r>
      <w:r w:rsidRPr="007D7B7D">
        <w:rPr>
          <w:rFonts w:ascii="Palatino Linotype" w:hAnsi="Palatino Linotype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мек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ашад, ки дар он падидаҳ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асосии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инк</w:t>
      </w:r>
      <w:r w:rsidRPr="007D7B7D">
        <w:rPr>
          <w:rFonts w:ascii="Palatino Linotype" w:hAnsi="Palatino Linotype"/>
          <w:sz w:val="28"/>
          <w:szCs w:val="28"/>
          <w:lang w:val="tg-Cyrl-TJ"/>
        </w:rPr>
        <w:t>ишофмеѐ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CC616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CC616E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Гармии мушаххас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D22387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барои</w:t>
      </w:r>
      <w:r w:rsidRPr="007D7B7D">
        <w:rPr>
          <w:rFonts w:ascii="Palatino Linotype" w:hAnsi="Palatino Linotype"/>
          <w:sz w:val="28"/>
          <w:szCs w:val="28"/>
          <w:lang w:val="tg-Cyrl-TJ"/>
        </w:rPr>
        <w:t>1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гармкардани во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массаи моддаи дод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ашуда лозим аст;</w:t>
      </w:r>
    </w:p>
    <w:p w:rsidR="00715113" w:rsidRPr="007D7B7D" w:rsidRDefault="00715113" w:rsidP="00D22387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барои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5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гармкардани во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массаи моддаи дод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ашуда лозим аст;</w:t>
      </w:r>
    </w:p>
    <w:p w:rsidR="00715113" w:rsidRPr="007D7B7D" w:rsidRDefault="00715113" w:rsidP="00D22387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барои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10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гармкардани во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массаи моддаи дод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ашуда лозим аст;</w:t>
      </w:r>
    </w:p>
    <w:p w:rsidR="00715113" w:rsidRPr="007D7B7D" w:rsidRDefault="00715113" w:rsidP="00D22387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барои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20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C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гармкардани во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массаи моддаи дод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ашуда лозим аст;</w:t>
      </w:r>
    </w:p>
    <w:p w:rsidR="00715113" w:rsidRPr="007D7B7D" w:rsidRDefault="00715113" w:rsidP="00D22387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</w:t>
      </w:r>
      <w:r w:rsidRPr="007D7B7D">
        <w:rPr>
          <w:rFonts w:ascii="Palatino Linotype" w:hAnsi="Palatino Linotype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барои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30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гармкардани во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иди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массаи моддаи дод</w:t>
      </w:r>
      <w:r w:rsidRPr="007D7B7D">
        <w:rPr>
          <w:rFonts w:ascii="Palatino Linotype" w:hAnsi="Palatino Linotype"/>
          <w:sz w:val="28"/>
          <w:szCs w:val="28"/>
          <w:lang w:val="tg-Cyrl-TJ"/>
        </w:rPr>
        <w:t>ашуда лозим аст;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Шкалаи Селсий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846CF6">
      <w:pPr>
        <w:pStyle w:val="Default"/>
        <w:spacing w:after="113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шон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(100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доранд;</w:t>
      </w:r>
    </w:p>
    <w:p w:rsidR="00715113" w:rsidRPr="007D7B7D" w:rsidRDefault="00715113" w:rsidP="00846CF6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шон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(60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доранд;</w:t>
      </w:r>
    </w:p>
    <w:p w:rsidR="00715113" w:rsidRPr="007D7B7D" w:rsidRDefault="00715113" w:rsidP="00846CF6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шон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(80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доранд;</w:t>
      </w:r>
    </w:p>
    <w:p w:rsidR="00715113" w:rsidRPr="007D7B7D" w:rsidRDefault="00715113" w:rsidP="00846CF6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шон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(900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доранд;</w:t>
      </w:r>
    </w:p>
    <w:p w:rsidR="00715113" w:rsidRPr="007D7B7D" w:rsidRDefault="00715113" w:rsidP="00846CF6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auto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  <w:lang w:val="tg-Cyrl-TJ"/>
        </w:rPr>
        <w:t>Миқё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ароратест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исти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(10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ҷӯ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шон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(100</w:t>
      </w:r>
      <w:r>
        <w:rPr>
          <w:rFonts w:ascii="Palatino Linotype" w:hAnsi="Palatino Linotype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доранд;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</w:rPr>
        <w:t>Ҳ</w:t>
      </w:r>
      <w:r w:rsidRPr="007D7B7D">
        <w:rPr>
          <w:rFonts w:ascii="Palatino Linotype" w:hAnsi="Palatino Linotype" w:cs="Times New Tojik"/>
          <w:bCs/>
          <w:sz w:val="28"/>
          <w:szCs w:val="28"/>
        </w:rPr>
        <w:t>авои</w:t>
      </w:r>
      <w:r w:rsidRPr="007D7B7D">
        <w:rPr>
          <w:rFonts w:ascii="Palatino Linotype" w:hAnsi="Palatino Linotype"/>
          <w:bCs/>
          <w:sz w:val="28"/>
          <w:szCs w:val="28"/>
        </w:rPr>
        <w:t xml:space="preserve"> экваторӣ </w:t>
      </w:r>
      <w:r w:rsidRPr="007D7B7D">
        <w:rPr>
          <w:rFonts w:ascii="Palatino Linotype" w:hAnsi="Palatino Linotype"/>
          <w:sz w:val="28"/>
          <w:szCs w:val="28"/>
          <w:lang w:val="tg-Cyrl-TJ"/>
        </w:rPr>
        <w:t>- ин: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sz w:val="28"/>
          <w:szCs w:val="28"/>
        </w:rPr>
        <w:t>Массаҳ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назд</w:t>
      </w:r>
      <w:r w:rsidRPr="007D7B7D">
        <w:rPr>
          <w:rFonts w:ascii="Palatino Linotype" w:hAnsi="Palatino Linotype"/>
          <w:sz w:val="28"/>
          <w:szCs w:val="28"/>
        </w:rPr>
        <w:t>икии экватор пайдо мешаванд;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sz w:val="28"/>
          <w:szCs w:val="28"/>
        </w:rPr>
        <w:t>Массаҳ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назд</w:t>
      </w:r>
      <w:r w:rsidRPr="007D7B7D">
        <w:rPr>
          <w:rFonts w:ascii="Palatino Linotype" w:hAnsi="Palatino Linotype"/>
          <w:sz w:val="28"/>
          <w:szCs w:val="28"/>
        </w:rPr>
        <w:t>икии арктика пайдо мешаванд;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sz w:val="28"/>
          <w:szCs w:val="28"/>
        </w:rPr>
        <w:t>Массаҳ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назд</w:t>
      </w:r>
      <w:r w:rsidRPr="007D7B7D">
        <w:rPr>
          <w:rFonts w:ascii="Palatino Linotype" w:hAnsi="Palatino Linotype"/>
          <w:sz w:val="28"/>
          <w:szCs w:val="28"/>
        </w:rPr>
        <w:t>икии антарктида пайдо мешаванд;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sz w:val="28"/>
          <w:szCs w:val="28"/>
        </w:rPr>
        <w:t>Массаҳ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у</w:t>
      </w:r>
      <w:r w:rsidRPr="007D7B7D">
        <w:rPr>
          <w:rFonts w:ascii="Palatino Linotype" w:hAnsi="Palatino Linotype"/>
          <w:sz w:val="28"/>
          <w:szCs w:val="28"/>
        </w:rPr>
        <w:t>қёнусӣ Ҳинд пайдо мешаванд;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sz w:val="28"/>
          <w:szCs w:val="28"/>
        </w:rPr>
        <w:t>Массаҳ</w:t>
      </w:r>
      <w:r w:rsidRPr="007D7B7D">
        <w:rPr>
          <w:rFonts w:ascii="Palatino Linotype" w:hAnsi="Palatino Linotype" w:cs="Times New Tojik"/>
          <w:sz w:val="28"/>
          <w:szCs w:val="28"/>
        </w:rPr>
        <w:t>ои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</w:rPr>
        <w:t>ки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у</w:t>
      </w:r>
      <w:r w:rsidRPr="007D7B7D">
        <w:rPr>
          <w:rFonts w:ascii="Palatino Linotype" w:hAnsi="Palatino Linotype"/>
          <w:sz w:val="28"/>
          <w:szCs w:val="28"/>
        </w:rPr>
        <w:t>қёнусӣ Ором пайдо мешаванд;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846CF6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bCs/>
          <w:sz w:val="28"/>
          <w:szCs w:val="28"/>
          <w:lang w:val="tg-Cyrl-TJ"/>
        </w:rPr>
        <w:t>Ядроҳ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bCs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bCs/>
          <w:sz w:val="28"/>
          <w:szCs w:val="28"/>
          <w:lang w:val="tg-Cyrl-TJ"/>
        </w:rPr>
        <w:t>конденсатсия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- ин: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Заррачаҳ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хурде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боздошта шудаанд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бухори 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конде</w:t>
      </w:r>
      <w:r w:rsidRPr="007D7B7D">
        <w:rPr>
          <w:rFonts w:ascii="Palatino Linotype" w:hAnsi="Palatino Linotype"/>
          <w:sz w:val="28"/>
          <w:szCs w:val="28"/>
          <w:lang w:val="tg-Cyrl-TJ"/>
        </w:rPr>
        <w:t>нсатсия мешавад;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Заррачаҳ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хурде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боздошта шудаанд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заррача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ҳои рег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конде</w:t>
      </w:r>
      <w:r w:rsidRPr="007D7B7D">
        <w:rPr>
          <w:rFonts w:ascii="Palatino Linotype" w:hAnsi="Palatino Linotype"/>
          <w:sz w:val="28"/>
          <w:szCs w:val="28"/>
          <w:lang w:val="tg-Cyrl-TJ"/>
        </w:rPr>
        <w:t>нсатсия мешавад;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Заррачаҳ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хурде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боздошта шудаанд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заррача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ҳои гил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конде</w:t>
      </w:r>
      <w:r w:rsidRPr="007D7B7D">
        <w:rPr>
          <w:rFonts w:ascii="Palatino Linotype" w:hAnsi="Palatino Linotype"/>
          <w:sz w:val="28"/>
          <w:szCs w:val="28"/>
          <w:lang w:val="tg-Cyrl-TJ"/>
        </w:rPr>
        <w:t>нсатсия мешавад;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Заррачаҳ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хурде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боздошта шудаанд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кристал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ҳои ях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конде</w:t>
      </w:r>
      <w:r w:rsidRPr="007D7B7D">
        <w:rPr>
          <w:rFonts w:ascii="Palatino Linotype" w:hAnsi="Palatino Linotype"/>
          <w:sz w:val="28"/>
          <w:szCs w:val="28"/>
          <w:lang w:val="tg-Cyrl-TJ"/>
        </w:rPr>
        <w:t>нсатсия мешавад;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Заррачаҳ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хурде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боздошта шудаанд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,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он</w:t>
      </w:r>
      <w:r w:rsidRPr="007D7B7D">
        <w:rPr>
          <w:rFonts w:ascii="Palatino Linotype" w:hAnsi="Palatino Linotype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дона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ҳои жола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конде</w:t>
      </w:r>
      <w:r w:rsidRPr="007D7B7D">
        <w:rPr>
          <w:rFonts w:ascii="Palatino Linotype" w:hAnsi="Palatino Linotype"/>
          <w:sz w:val="28"/>
          <w:szCs w:val="28"/>
          <w:lang w:val="tg-Cyrl-TJ"/>
        </w:rPr>
        <w:t>нсатсия мешавад;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179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1F2B99">
      <w:pPr>
        <w:pStyle w:val="Default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онуни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устувории таркиб аз сатҳ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замин ба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кадом баланд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амал мекунад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?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 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100 км;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 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10 км;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 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30 км;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 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50 км;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 баландии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40 км;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1F2B99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онуни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доимии таркиб барои кадом атмосфера иҷ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sz w:val="28"/>
          <w:szCs w:val="28"/>
          <w:lang w:val="tg-Cyrl-TJ"/>
        </w:rPr>
        <w:t>ешавад? а) бароитар, б) бароиабр, в) бароихушква г) бароиустувор?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авоб</w:t>
      </w:r>
      <w:r w:rsidRPr="007D7B7D">
        <w:rPr>
          <w:rFonts w:ascii="Palatino Linotype" w:hAnsi="Palatino Linotype"/>
          <w:sz w:val="28"/>
          <w:szCs w:val="28"/>
          <w:lang w:val="tg-Cyrl-TJ"/>
        </w:rPr>
        <w:t>: (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</w:t>
      </w:r>
      <w:r w:rsidRPr="007D7B7D">
        <w:rPr>
          <w:rFonts w:ascii="Palatino Linotype" w:hAnsi="Palatino Linotype"/>
          <w:sz w:val="28"/>
          <w:szCs w:val="28"/>
          <w:lang w:val="tg-Cyrl-TJ"/>
        </w:rPr>
        <w:t>);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Барои хушк ва устувор;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Барои хушк ва тар;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Барои хушк ва абр;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Барои тар;</w:t>
      </w:r>
    </w:p>
    <w:p w:rsidR="00715113" w:rsidRPr="007D7B7D" w:rsidRDefault="00715113" w:rsidP="001F2B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Барои абр;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E427D3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Кадоме аз газҳ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экватор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иловаи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асосии дугази асосӣ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sz w:val="28"/>
          <w:szCs w:val="28"/>
          <w:lang w:val="tg-Cyrl-TJ"/>
        </w:rPr>
        <w:t>ебошанд, ки дар шароити муқ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аррар</w:t>
      </w:r>
      <w:r w:rsidRPr="007D7B7D">
        <w:rPr>
          <w:rFonts w:ascii="Palatino Linotype" w:hAnsi="Palatino Linotype"/>
          <w:sz w:val="28"/>
          <w:szCs w:val="28"/>
          <w:lang w:val="tg-Cyrl-TJ"/>
        </w:rPr>
        <w:t>ӣ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</w:t>
      </w:r>
      <w:r w:rsidRPr="007D7B7D">
        <w:rPr>
          <w:rFonts w:ascii="Palatino Linotype" w:hAnsi="Palatino Linotype"/>
          <w:sz w:val="28"/>
          <w:szCs w:val="28"/>
          <w:lang w:val="tg-Cyrl-TJ"/>
        </w:rPr>
        <w:t>ераро ташкил медиҳ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?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H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0;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Ar;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CO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О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О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Кадоме аз газҳ</w:t>
      </w:r>
      <w:r w:rsidRPr="007D7B7D">
        <w:rPr>
          <w:rFonts w:ascii="Palatino Linotype" w:hAnsi="Palatino Linotype" w:cs="Times New Tojik"/>
          <w:color w:val="000000"/>
          <w:sz w:val="28"/>
          <w:szCs w:val="28"/>
          <w:lang w:val="tg-Cyrl-TJ"/>
        </w:rPr>
        <w:t>ои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color w:val="000000"/>
          <w:sz w:val="28"/>
          <w:szCs w:val="28"/>
          <w:lang w:val="tg-Cyrl-TJ"/>
        </w:rPr>
        <w:t>авои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000000"/>
          <w:sz w:val="28"/>
          <w:szCs w:val="28"/>
          <w:lang w:val="tg-Cyrl-TJ"/>
        </w:rPr>
        <w:t>атмосфера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color w:val="000000"/>
          <w:sz w:val="28"/>
          <w:szCs w:val="28"/>
          <w:lang w:val="tg-Cyrl-TJ"/>
        </w:rPr>
        <w:t>шуои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инфрасурхро бештар азхуд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мекунад?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H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О;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N2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CO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О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2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О</w:t>
      </w:r>
      <w:r w:rsidRPr="007D7B7D">
        <w:rPr>
          <w:rFonts w:ascii="Palatino Linotype" w:hAnsi="Palatino Linotype"/>
          <w:sz w:val="28"/>
          <w:szCs w:val="28"/>
          <w:vertAlign w:val="subscript"/>
          <w:lang w:val="tg-Cyrl-TJ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Дар наздикии сатҳ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замин</w:t>
      </w:r>
      <w:r w:rsidRPr="007D7B7D">
        <w:rPr>
          <w:rFonts w:ascii="Palatino Linotype" w:hAnsi="Palatino Linotype"/>
          <w:sz w:val="28"/>
          <w:szCs w:val="28"/>
        </w:rPr>
        <w:t xml:space="preserve">, 1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3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 78% </w:t>
      </w:r>
      <w:r w:rsidRPr="007D7B7D">
        <w:rPr>
          <w:rFonts w:ascii="Palatino Linotype" w:hAnsi="Palatino Linotype" w:cs="Times New Tojik"/>
          <w:sz w:val="28"/>
          <w:szCs w:val="28"/>
        </w:rPr>
        <w:t>азот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21% </w:t>
      </w:r>
      <w:r w:rsidRPr="007D7B7D">
        <w:rPr>
          <w:rFonts w:ascii="Palatino Linotype" w:hAnsi="Palatino Linotype" w:cs="Times New Tojik"/>
          <w:sz w:val="28"/>
          <w:szCs w:val="28"/>
        </w:rPr>
        <w:t>окс</w:t>
      </w:r>
      <w:r w:rsidRPr="007D7B7D">
        <w:rPr>
          <w:rFonts w:ascii="Palatino Linotype" w:hAnsi="Palatino Linotype"/>
          <w:sz w:val="28"/>
          <w:szCs w:val="28"/>
        </w:rPr>
        <w:t>иген дорад. Таносуби онҳ</w:t>
      </w:r>
      <w:r w:rsidRPr="007D7B7D">
        <w:rPr>
          <w:rFonts w:ascii="Palatino Linotype" w:hAnsi="Palatino Linotype" w:cs="Times New Tojik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баландии</w:t>
      </w:r>
      <w:r w:rsidRPr="007D7B7D">
        <w:rPr>
          <w:rFonts w:ascii="Palatino Linotype" w:hAnsi="Palatino Linotype"/>
          <w:sz w:val="28"/>
          <w:szCs w:val="28"/>
        </w:rPr>
        <w:t xml:space="preserve"> 50 </w:t>
      </w:r>
      <w:r w:rsidRPr="007D7B7D">
        <w:rPr>
          <w:rFonts w:ascii="Palatino Linotype" w:hAnsi="Palatino Linotype" w:cs="Times New Tojik"/>
          <w:sz w:val="28"/>
          <w:szCs w:val="28"/>
        </w:rPr>
        <w:t>км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ч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гуна мет</w:t>
      </w:r>
      <w:r w:rsidRPr="007D7B7D">
        <w:rPr>
          <w:rFonts w:ascii="Palatino Linotype" w:hAnsi="Palatino Linotype"/>
          <w:sz w:val="28"/>
          <w:szCs w:val="28"/>
        </w:rPr>
        <w:t>авонад тағ</w:t>
      </w:r>
      <w:r w:rsidRPr="007D7B7D">
        <w:rPr>
          <w:rFonts w:ascii="Palatino Linotype" w:hAnsi="Palatino Linotype" w:cs="Times New Tojik"/>
          <w:sz w:val="28"/>
          <w:szCs w:val="28"/>
        </w:rPr>
        <w:t>ир</w:t>
      </w:r>
      <w:r w:rsidRPr="007D7B7D">
        <w:rPr>
          <w:rFonts w:ascii="Palatino Linotype" w:hAnsi="Palatino Linotype"/>
          <w:sz w:val="28"/>
          <w:szCs w:val="28"/>
        </w:rPr>
        <w:t xml:space="preserve"> ё</w:t>
      </w:r>
      <w:r w:rsidRPr="007D7B7D">
        <w:rPr>
          <w:rFonts w:ascii="Palatino Linotype" w:hAnsi="Palatino Linotype" w:cs="Times New Tojik"/>
          <w:sz w:val="28"/>
          <w:szCs w:val="28"/>
        </w:rPr>
        <w:t>бад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?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Тағй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Оксиген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 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 меш</w:t>
      </w:r>
      <w:r w:rsidRPr="007D7B7D">
        <w:rPr>
          <w:rFonts w:ascii="Palatino Linotype" w:hAnsi="Palatino Linotype"/>
          <w:sz w:val="28"/>
          <w:szCs w:val="28"/>
          <w:lang w:val="tg-Cyrl-TJ"/>
        </w:rPr>
        <w:t>авад;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Метан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 меш</w:t>
      </w:r>
      <w:r w:rsidRPr="007D7B7D">
        <w:rPr>
          <w:rFonts w:ascii="Palatino Linotype" w:hAnsi="Palatino Linotype"/>
          <w:sz w:val="28"/>
          <w:szCs w:val="28"/>
          <w:lang w:val="tg-Cyrl-TJ"/>
        </w:rPr>
        <w:t>авад;</w:t>
      </w:r>
    </w:p>
    <w:p w:rsidR="00715113" w:rsidRPr="007D7B7D" w:rsidRDefault="00715113" w:rsidP="00E427D3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кам меш</w:t>
      </w:r>
      <w:r w:rsidRPr="007D7B7D">
        <w:rPr>
          <w:rFonts w:ascii="Palatino Linotype" w:hAnsi="Palatino Linotype"/>
          <w:sz w:val="28"/>
          <w:szCs w:val="28"/>
          <w:lang w:val="tg-Cyrl-TJ"/>
        </w:rPr>
        <w:t>авад;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</w:rPr>
        <w:t>Дар наздикии сатҳ</w:t>
      </w:r>
      <w:r w:rsidRPr="007D7B7D">
        <w:rPr>
          <w:rFonts w:ascii="Palatino Linotype" w:hAnsi="Palatino Linotype" w:cs="Times New Tojik"/>
          <w:sz w:val="28"/>
          <w:szCs w:val="28"/>
        </w:rPr>
        <w:t>и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замин</w:t>
      </w:r>
      <w:r w:rsidRPr="007D7B7D">
        <w:rPr>
          <w:rFonts w:ascii="Palatino Linotype" w:hAnsi="Palatino Linotype"/>
          <w:sz w:val="28"/>
          <w:szCs w:val="28"/>
        </w:rPr>
        <w:t xml:space="preserve">, 1 </w:t>
      </w:r>
      <w:r w:rsidRPr="007D7B7D">
        <w:rPr>
          <w:rFonts w:ascii="Palatino Linotype" w:hAnsi="Palatino Linotype" w:cs="Times New Tojik"/>
          <w:sz w:val="28"/>
          <w:szCs w:val="28"/>
        </w:rPr>
        <w:t>м</w:t>
      </w:r>
      <w:r w:rsidRPr="007D7B7D">
        <w:rPr>
          <w:rFonts w:ascii="Palatino Linotype" w:hAnsi="Palatino Linotype"/>
          <w:sz w:val="28"/>
          <w:szCs w:val="28"/>
          <w:vertAlign w:val="superscript"/>
        </w:rPr>
        <w:t>3</w:t>
      </w:r>
      <w:r w:rsidRPr="007D7B7D">
        <w:rPr>
          <w:rFonts w:ascii="Palatino Linotype" w:hAnsi="Palatino Linotype"/>
          <w:sz w:val="28"/>
          <w:szCs w:val="28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</w:rPr>
        <w:t>аво</w:t>
      </w:r>
      <w:r w:rsidRPr="007D7B7D">
        <w:rPr>
          <w:rFonts w:ascii="Palatino Linotype" w:hAnsi="Palatino Linotype"/>
          <w:sz w:val="28"/>
          <w:szCs w:val="28"/>
        </w:rPr>
        <w:t xml:space="preserve"> 78% </w:t>
      </w:r>
      <w:r w:rsidRPr="007D7B7D">
        <w:rPr>
          <w:rFonts w:ascii="Palatino Linotype" w:hAnsi="Palatino Linotype" w:cs="Times New Tojik"/>
          <w:sz w:val="28"/>
          <w:szCs w:val="28"/>
        </w:rPr>
        <w:t>азот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ва</w:t>
      </w:r>
      <w:r w:rsidRPr="007D7B7D">
        <w:rPr>
          <w:rFonts w:ascii="Palatino Linotype" w:hAnsi="Palatino Linotype"/>
          <w:sz w:val="28"/>
          <w:szCs w:val="28"/>
        </w:rPr>
        <w:t xml:space="preserve"> 21% </w:t>
      </w:r>
      <w:r w:rsidRPr="007D7B7D">
        <w:rPr>
          <w:rFonts w:ascii="Palatino Linotype" w:hAnsi="Palatino Linotype" w:cs="Times New Tojik"/>
          <w:sz w:val="28"/>
          <w:szCs w:val="28"/>
        </w:rPr>
        <w:t>оксиген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дорад</w:t>
      </w:r>
      <w:r w:rsidRPr="007D7B7D">
        <w:rPr>
          <w:rFonts w:ascii="Palatino Linotype" w:hAnsi="Palatino Linotype"/>
          <w:sz w:val="28"/>
          <w:szCs w:val="28"/>
        </w:rPr>
        <w:t xml:space="preserve">. </w:t>
      </w:r>
      <w:r w:rsidRPr="007D7B7D">
        <w:rPr>
          <w:rFonts w:ascii="Palatino Linotype" w:hAnsi="Palatino Linotype" w:cs="Times New Tojik"/>
          <w:sz w:val="28"/>
          <w:szCs w:val="28"/>
        </w:rPr>
        <w:t>Тан</w:t>
      </w:r>
      <w:r w:rsidRPr="007D7B7D">
        <w:rPr>
          <w:rFonts w:ascii="Palatino Linotype" w:hAnsi="Palatino Linotype"/>
          <w:sz w:val="28"/>
          <w:szCs w:val="28"/>
        </w:rPr>
        <w:t>осуби онҳ</w:t>
      </w:r>
      <w:r w:rsidRPr="007D7B7D">
        <w:rPr>
          <w:rFonts w:ascii="Palatino Linotype" w:hAnsi="Palatino Linotype" w:cs="Times New Tojik"/>
          <w:sz w:val="28"/>
          <w:szCs w:val="28"/>
        </w:rPr>
        <w:t>о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дар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баландии</w:t>
      </w:r>
      <w:r w:rsidRPr="007D7B7D">
        <w:rPr>
          <w:rFonts w:ascii="Palatino Linotype" w:hAnsi="Palatino Linotype"/>
          <w:sz w:val="28"/>
          <w:szCs w:val="28"/>
        </w:rPr>
        <w:t xml:space="preserve"> 200 </w:t>
      </w:r>
      <w:r w:rsidRPr="007D7B7D">
        <w:rPr>
          <w:rFonts w:ascii="Palatino Linotype" w:hAnsi="Palatino Linotype" w:cs="Times New Tojik"/>
          <w:sz w:val="28"/>
          <w:szCs w:val="28"/>
        </w:rPr>
        <w:t>км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ч</w:t>
      </w:r>
      <w:r w:rsidRPr="007D7B7D">
        <w:rPr>
          <w:rFonts w:ascii="Palatino Linotype" w:hAnsi="Palatino Linotype"/>
          <w:sz w:val="28"/>
          <w:szCs w:val="28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</w:rPr>
        <w:t>гуна метавонад та</w:t>
      </w:r>
      <w:r w:rsidRPr="007D7B7D">
        <w:rPr>
          <w:rFonts w:ascii="Palatino Linotype" w:hAnsi="Palatino Linotype"/>
          <w:sz w:val="28"/>
          <w:szCs w:val="28"/>
        </w:rPr>
        <w:t>ғй</w:t>
      </w:r>
      <w:r w:rsidRPr="007D7B7D">
        <w:rPr>
          <w:rFonts w:ascii="Palatino Linotype" w:hAnsi="Palatino Linotype" w:cs="Times New Tojik"/>
          <w:sz w:val="28"/>
          <w:szCs w:val="28"/>
        </w:rPr>
        <w:t>ир</w:t>
      </w:r>
      <w:r w:rsidRPr="007D7B7D">
        <w:rPr>
          <w:rFonts w:ascii="Palatino Linotype" w:hAnsi="Palatino Linotype"/>
          <w:sz w:val="28"/>
          <w:szCs w:val="28"/>
        </w:rPr>
        <w:t xml:space="preserve"> ё</w:t>
      </w:r>
      <w:r w:rsidRPr="007D7B7D">
        <w:rPr>
          <w:rFonts w:ascii="Palatino Linotype" w:hAnsi="Palatino Linotype" w:cs="Times New Tojik"/>
          <w:sz w:val="28"/>
          <w:szCs w:val="28"/>
        </w:rPr>
        <w:t>бад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?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</w:rPr>
        <w:t>Оксиген</w:t>
      </w:r>
      <w:r w:rsidRPr="007D7B7D">
        <w:rPr>
          <w:rFonts w:ascii="Palatino Linotype" w:hAnsi="Palatino Linotype"/>
          <w:sz w:val="28"/>
          <w:szCs w:val="28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</w:rPr>
        <w:t>зи</w:t>
      </w:r>
      <w:r w:rsidRPr="007D7B7D">
        <w:rPr>
          <w:rFonts w:ascii="Palatino Linotype" w:hAnsi="Palatino Linotype"/>
          <w:sz w:val="28"/>
          <w:szCs w:val="28"/>
        </w:rPr>
        <w:t xml:space="preserve">ё </w:t>
      </w:r>
      <w:r w:rsidRPr="007D7B7D">
        <w:rPr>
          <w:rFonts w:ascii="Palatino Linotype" w:hAnsi="Palatino Linotype" w:cs="Times New Tojik"/>
          <w:sz w:val="28"/>
          <w:szCs w:val="28"/>
        </w:rPr>
        <w:t>дмешавад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Оксиген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кам мешавад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зи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 меш</w:t>
      </w:r>
      <w:r w:rsidRPr="007D7B7D">
        <w:rPr>
          <w:rFonts w:ascii="Palatino Linotype" w:hAnsi="Palatino Linotype"/>
          <w:sz w:val="28"/>
          <w:szCs w:val="28"/>
          <w:lang w:val="tg-Cyrl-TJ"/>
        </w:rPr>
        <w:t>авад;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Таносуб та</w:t>
      </w:r>
      <w:r w:rsidRPr="007D7B7D">
        <w:rPr>
          <w:rFonts w:ascii="Palatino Linotype" w:hAnsi="Palatino Linotype"/>
          <w:sz w:val="28"/>
          <w:szCs w:val="28"/>
          <w:lang w:val="tg-Cyrl-TJ"/>
        </w:rPr>
        <w:t>ғй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наме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Азот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кам меш</w:t>
      </w:r>
      <w:r w:rsidRPr="007D7B7D">
        <w:rPr>
          <w:rFonts w:ascii="Palatino Linotype" w:hAnsi="Palatino Linotype"/>
          <w:sz w:val="28"/>
          <w:szCs w:val="28"/>
          <w:lang w:val="tg-Cyrl-TJ"/>
        </w:rPr>
        <w:t>авад;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Дар куҷ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бу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об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аво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зиё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дтар</w:t>
      </w:r>
      <w:r w:rsidRPr="007D7B7D">
        <w:rPr>
          <w:rFonts w:ascii="Palatino Linotype" w:hAnsi="Palatino Linotype"/>
          <w:sz w:val="28"/>
          <w:szCs w:val="28"/>
          <w:lang w:val="tg-Cyrl-TJ"/>
        </w:rPr>
        <w:t>?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би</w:t>
      </w:r>
      <w:r w:rsidRPr="007D7B7D">
        <w:rPr>
          <w:rFonts w:ascii="Palatino Linotype" w:hAnsi="Palatino Linotype"/>
          <w:sz w:val="28"/>
          <w:szCs w:val="28"/>
          <w:lang w:val="tg-Cyrl-TJ"/>
        </w:rPr>
        <w:t>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бони Сахара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намии нисбии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25%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арораташ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40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°</w:t>
      </w:r>
      <w:r w:rsidRPr="007D7B7D">
        <w:rPr>
          <w:rFonts w:ascii="Palatino Linotype" w:hAnsi="Palatino Linotype"/>
          <w:sz w:val="28"/>
          <w:szCs w:val="28"/>
          <w:lang w:val="tg-Cyrl-TJ"/>
        </w:rPr>
        <w:t>C;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ёнуси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Яхбастаи Шимол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намии нисбии 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100%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ва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арорати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0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°</w:t>
      </w:r>
      <w:r w:rsidRPr="007D7B7D">
        <w:rPr>
          <w:rFonts w:ascii="Palatino Linotype" w:hAnsi="Palatino Linotype"/>
          <w:sz w:val="28"/>
          <w:szCs w:val="28"/>
          <w:lang w:val="tg-Cyrl-TJ"/>
        </w:rPr>
        <w:t>C;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Антарктида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ёнуси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A1486F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болои у</w:t>
      </w:r>
      <w:r w:rsidRPr="007D7B7D">
        <w:rPr>
          <w:rFonts w:ascii="Palatino Linotype" w:hAnsi="Palatino Linotype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ёнуси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Ором;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pStyle w:val="Default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Дар арзи ҷ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</w:t>
      </w:r>
      <w:r w:rsidRPr="007D7B7D">
        <w:rPr>
          <w:rFonts w:ascii="Palatino Linotype" w:hAnsi="Palatino Linotype"/>
          <w:sz w:val="28"/>
          <w:szCs w:val="28"/>
          <w:lang w:val="tg-Cyrl-TJ"/>
        </w:rPr>
        <w:t>ғ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рофии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sz w:val="28"/>
          <w:szCs w:val="28"/>
          <w:lang w:val="tg-Cyrl-TJ"/>
        </w:rPr>
        <w:t>ӣ, ҳ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иссаи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sz w:val="28"/>
          <w:szCs w:val="28"/>
          <w:lang w:val="tg-Cyrl-TJ"/>
        </w:rPr>
        <w:t>ассаи бухори об тақ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рибан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2%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аст</w:t>
      </w:r>
      <w:r w:rsidRPr="007D7B7D">
        <w:rPr>
          <w:rFonts w:ascii="Palatino Linotype" w:hAnsi="Palatino Linotype"/>
          <w:sz w:val="28"/>
          <w:szCs w:val="28"/>
          <w:lang w:val="tg-Cyrl-TJ"/>
        </w:rPr>
        <w:t>. Оё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аз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консентра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тсияи миё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наи </w:t>
      </w:r>
      <w:r w:rsidRPr="007D7B7D">
        <w:rPr>
          <w:rFonts w:ascii="Palatino Linotype" w:hAnsi="Palatino Linotype"/>
          <w:sz w:val="28"/>
          <w:szCs w:val="28"/>
          <w:lang w:val="tg-Cyrl-TJ"/>
        </w:rPr>
        <w:t>CO</w:t>
      </w:r>
      <w:r w:rsidRPr="007D7B7D">
        <w:rPr>
          <w:rFonts w:ascii="Palatino Linotype" w:hAnsi="Palatino Linotype"/>
          <w:sz w:val="28"/>
          <w:szCs w:val="28"/>
          <w:vertAlign w:val="superscript"/>
          <w:lang w:val="tg-Cyrl-TJ"/>
        </w:rPr>
        <w:t xml:space="preserve">2 </w:t>
      </w:r>
      <w:r w:rsidRPr="007D7B7D">
        <w:rPr>
          <w:rFonts w:ascii="Palatino Linotype" w:hAnsi="Palatino Linotype"/>
          <w:sz w:val="28"/>
          <w:szCs w:val="28"/>
          <w:lang w:val="tg-Cyrl-TJ"/>
        </w:rPr>
        <w:t>дар атмосфераи Замин зиё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д 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ё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камт</w:t>
      </w:r>
      <w:r w:rsidRPr="007D7B7D">
        <w:rPr>
          <w:rFonts w:ascii="Palatino Linotype" w:hAnsi="Palatino Linotype"/>
          <w:sz w:val="28"/>
          <w:szCs w:val="28"/>
          <w:lang w:val="tg-Cyrl-TJ"/>
        </w:rPr>
        <w:t>араст?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Бештар;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Камтар;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Баробар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Маълум карда нашудааст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 xml:space="preserve">Аз </w:t>
      </w:r>
      <w:r w:rsidRPr="007D7B7D">
        <w:rPr>
          <w:rFonts w:ascii="Palatino Linotype" w:hAnsi="Palatino Linotype"/>
          <w:sz w:val="28"/>
          <w:szCs w:val="28"/>
          <w:lang w:val="tg-Cyrl-TJ"/>
        </w:rPr>
        <w:t>ҳад бештар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pStyle w:val="Default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Арзёбии бештари миқ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дори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озон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дар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атмосфераи</w:t>
      </w: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 Заминро интихоб кунед: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$A) 2 мм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$B) 20 мм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$C) 0, 2 мм;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$D) 0, 9 мм;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0, 4 мм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Фарзмекунем, ки зичиисимоб 13.595 г/см3 ва суръати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афтиши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озод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9.8 м/с аст, муайян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кунед, ки кадом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рақам ба фишори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антициклон баробар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ба 1030 гПа мувофиқ аст: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773 мм ст.симоб;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753 мм ст.симоб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719 мм ст.симоб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783 мм ст.симоб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793 мм ст.симоб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189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Фарз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мекунем, ки зичии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симоб 13.595 г/см3 ва суръати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афтиши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озод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9.8 м/с аст, муайян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кунед, ки кадом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рақам ба фишори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антициклон баробар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ба 1030 гПа мувофиқ аст: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330 К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320 К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340 К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350</w:t>
      </w:r>
      <w:r w:rsidRPr="007D7B7D">
        <w:rPr>
          <w:rFonts w:ascii="Palatino Linotype" w:hAnsi="Palatino Linotype"/>
          <w:color w:val="000000"/>
          <w:sz w:val="28"/>
          <w:szCs w:val="28"/>
        </w:rPr>
        <w:t xml:space="preserve"> К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360</w:t>
      </w:r>
      <w:r w:rsidRPr="007D7B7D">
        <w:rPr>
          <w:rFonts w:ascii="Palatino Linotype" w:hAnsi="Palatino Linotype"/>
          <w:color w:val="000000"/>
          <w:sz w:val="28"/>
          <w:szCs w:val="28"/>
        </w:rPr>
        <w:t xml:space="preserve"> К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Ҳароратсанҷи симобӣ, ки дар -37°F сард мешавад ба кадом ҳарорати мутлақ мувофиқат мекунад: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</w:rPr>
        <w:t>255 К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</w:rPr>
        <w:t>225 К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</w:rPr>
        <w:t>235 К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</w:rPr>
        <w:t>245 К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</w:rPr>
        <w:t>265 К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191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8"/>
          <w:szCs w:val="28"/>
        </w:rPr>
      </w:pPr>
      <w:r w:rsidRPr="007D7B7D">
        <w:rPr>
          <w:rFonts w:ascii="Palatino Linotype" w:hAnsi="Palatino Linotype"/>
          <w:color w:val="000000"/>
          <w:sz w:val="28"/>
          <w:szCs w:val="28"/>
        </w:rPr>
        <w:t>Зичии ҳавои хушк дар фишори 400 гПа ва ҳарорати -35 °С чанд аст: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</w:rPr>
        <w:t>0, 586 кг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</w:rPr>
        <w:t>3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</w:rPr>
        <w:t>1, 29 кг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</w:rPr>
        <w:t>3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</w:rPr>
        <w:t>0, 845 кг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432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482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192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Кадом арзиши зичиро ба ҳавои стратосфераи изотермикӣ дар сатҳи 100 гПа нисбат додан мумкин аст, агар ҳарорати тропопауза 220 К бошад: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158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586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251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0</w:t>
      </w:r>
      <w:r>
        <w:rPr>
          <w:rFonts w:ascii="Palatino Linotype" w:hAnsi="Palatino Linotype"/>
          <w:color w:val="000000"/>
          <w:sz w:val="28"/>
          <w:szCs w:val="28"/>
        </w:rPr>
        <w:t>,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102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0,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122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193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Зичии ҳавои хушкдар p = 1000 гПа ва t = 25°C 1, 169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м3 мебошад. Зичии ҳаво дар ҳамон ҳарорат ва фишор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агар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бо буғи об сер карда шавад, чанд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аст: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1, 155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1.169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1.181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1.184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1.171 кг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vertAlign w:val="superscript"/>
          <w:lang w:val="tg-Cyrl-TJ"/>
        </w:rPr>
        <w:t>3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194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Агар пуфакеро, ки бо ҳавои хушкдар як фишорва ҳарорат ҳаво дода мешавад, дар ҳавои бо буғи об сершуда ҷойгир кунанд, пас ин пуфак: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</w:rPr>
        <w:t>Паст мешавад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</w:rPr>
        <w:t>Боло хоҳад рафт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Дар ҳамон сатҳ боқӣ хоҳад монд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Маълум нест;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Ба самти уфуқ ҳаракат хоҳад кард;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195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Шамоли 135° ба кадом румба мувофиқат мекунад: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SE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N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NE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E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S;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196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</w:rPr>
        <w:t>Суръати</w:t>
      </w:r>
      <w:r>
        <w:rPr>
          <w:rFonts w:ascii="Palatino Linotype" w:hAnsi="Palatino Linotype"/>
          <w:color w:val="000000"/>
          <w:sz w:val="28"/>
          <w:szCs w:val="28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</w:rPr>
        <w:t>шамоли тӯфони 9 баллаи Бофорт чан даст: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</w:rPr>
        <w:t>18-21 м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с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</w:rPr>
        <w:t>12 -15 м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с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</w:rPr>
        <w:t>22 -25 м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с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</w:rPr>
        <w:t>&gt; 29 м</w:t>
      </w:r>
      <w:r>
        <w:rPr>
          <w:rFonts w:ascii="Palatino Linotype" w:hAnsi="Palatino Linotype"/>
          <w:color w:val="000000"/>
          <w:sz w:val="28"/>
          <w:szCs w:val="28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</w:rPr>
        <w:t>с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&gt; 30 м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/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с;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197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Арзиши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қобили эътимоди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ҳиссаи массаи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буги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обро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дар р= 1000 гПа ва t = 20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интихоб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кунед. Имконот: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12%;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25%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0, 6%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22%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0, 9%</w:t>
      </w:r>
      <w:r w:rsidRPr="007D7B7D">
        <w:rPr>
          <w:rFonts w:ascii="Palatino Linotype" w:hAnsi="Palatino Linotype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198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Ҳарорати ченкардашудаи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термометри (хароратсанчаки) таркарда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шуда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12</w:t>
      </w:r>
      <w:r>
        <w:rPr>
          <w:rFonts w:ascii="Palatino Linotype" w:hAnsi="Palatino Linotype"/>
          <w:color w:val="000000"/>
          <w:sz w:val="28"/>
          <w:szCs w:val="28"/>
          <w:lang w:val="tg-Cyrl-TJ"/>
        </w:rPr>
        <w:t>°C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 аст. Кадоме аз се арзиши пешниҳодшуда метавонад ҳарорати нуқтаи шабнам бошад: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1</w:t>
      </w:r>
      <w:r w:rsidRPr="007D7B7D">
        <w:rPr>
          <w:rFonts w:ascii="Palatino Linotype" w:hAnsi="Palatino Linotype"/>
          <w:color w:val="000000"/>
          <w:sz w:val="28"/>
          <w:szCs w:val="28"/>
          <w:lang w:val="en-US"/>
        </w:rPr>
        <w:t>8°C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en-US"/>
        </w:rPr>
        <w:t>10°C;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/>
          <w:color w:val="000000"/>
          <w:sz w:val="28"/>
          <w:szCs w:val="28"/>
          <w:lang w:val="en-US"/>
        </w:rPr>
        <w:t>12°C;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/>
          <w:color w:val="000000"/>
          <w:sz w:val="28"/>
          <w:szCs w:val="28"/>
          <w:lang w:val="en-US"/>
        </w:rPr>
        <w:t>15°C;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>$E) 1</w:t>
      </w:r>
      <w:r w:rsidRPr="007D7B7D">
        <w:rPr>
          <w:rFonts w:ascii="Palatino Linotype" w:hAnsi="Palatino Linotype"/>
          <w:color w:val="000000"/>
          <w:sz w:val="28"/>
          <w:szCs w:val="28"/>
          <w:lang w:val="en-US"/>
        </w:rPr>
        <w:t>8°C;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199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Corbel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Дар кадом камарбанди па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но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 xml:space="preserve">(широтном поясе) фишори пасттарин дар як сол ба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исоби миёна дар наздикии замин аст: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ътадил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Субтропик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Экватор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</w:t>
      </w:r>
      <w:r w:rsidRPr="007D7B7D">
        <w:rPr>
          <w:rFonts w:ascii="Palatino Linotype" w:hAnsi="Palatino Linotype"/>
          <w:sz w:val="28"/>
          <w:szCs w:val="28"/>
          <w:lang w:val="tg-Cyrl-TJ"/>
        </w:rPr>
        <w:t>200</w:t>
      </w:r>
      <w:r>
        <w:rPr>
          <w:rFonts w:ascii="Palatino Linotype" w:hAnsi="Palatino Linotype"/>
          <w:sz w:val="28"/>
          <w:szCs w:val="28"/>
          <w:lang w:val="tg-Cyrl-TJ"/>
        </w:rPr>
        <w:t>.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Corbel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Дар кадом камарбанди па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но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 xml:space="preserve">ӣ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 xml:space="preserve">(широтном поясе) фишори баландтарин дар як сол ба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ҳ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исоби миёна дар наздикии замин аст:</w:t>
      </w:r>
    </w:p>
    <w:p w:rsidR="00715113" w:rsidRPr="007D7B7D" w:rsidRDefault="00715113" w:rsidP="00783399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$A)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Субтропик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</w:t>
      </w:r>
      <w:r w:rsidRPr="007D7B7D">
        <w:rPr>
          <w:rFonts w:ascii="Palatino Linotype" w:hAnsi="Palatino Linotype" w:cs="Times New Tojik"/>
          <w:sz w:val="28"/>
          <w:szCs w:val="28"/>
          <w:lang w:val="tg-Cyrl-TJ"/>
        </w:rPr>
        <w:t>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 w:cs="Times New Tojik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$B) 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Қ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утб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$C)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Экватор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$D)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Тропик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ӣ;</w:t>
      </w:r>
    </w:p>
    <w:p w:rsidR="00715113" w:rsidRPr="007D7B7D" w:rsidRDefault="00715113" w:rsidP="00783399">
      <w:pPr>
        <w:spacing w:after="0" w:line="240" w:lineRule="auto"/>
        <w:jc w:val="both"/>
        <w:rPr>
          <w:rFonts w:ascii="Palatino Linotype" w:hAnsi="Palatino Linotype"/>
          <w:color w:val="000000"/>
          <w:sz w:val="28"/>
          <w:szCs w:val="28"/>
          <w:lang w:val="tg-Cyrl-TJ"/>
        </w:rPr>
      </w:pPr>
      <w:r w:rsidRPr="007D7B7D">
        <w:rPr>
          <w:rFonts w:ascii="Palatino Linotype" w:hAnsi="Palatino Linotype"/>
          <w:sz w:val="28"/>
          <w:szCs w:val="28"/>
          <w:lang w:val="tg-Cyrl-TJ"/>
        </w:rPr>
        <w:t xml:space="preserve">$E) 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М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ӯ</w:t>
      </w:r>
      <w:r w:rsidRPr="007D7B7D">
        <w:rPr>
          <w:rFonts w:ascii="Palatino Linotype" w:hAnsi="Palatino Linotype" w:cs="Corbel"/>
          <w:color w:val="000000"/>
          <w:sz w:val="28"/>
          <w:szCs w:val="28"/>
          <w:lang w:val="tg-Cyrl-TJ"/>
        </w:rPr>
        <w:t>ътадил</w:t>
      </w:r>
      <w:r w:rsidRPr="007D7B7D">
        <w:rPr>
          <w:rFonts w:ascii="Palatino Linotype" w:hAnsi="Palatino Linotype"/>
          <w:color w:val="000000"/>
          <w:sz w:val="28"/>
          <w:szCs w:val="28"/>
          <w:lang w:val="tg-Cyrl-TJ"/>
        </w:rPr>
        <w:t>;</w:t>
      </w:r>
    </w:p>
    <w:p w:rsidR="00715113" w:rsidRPr="007D7B7D" w:rsidRDefault="00715113" w:rsidP="000A64E7">
      <w:pPr>
        <w:autoSpaceDE w:val="0"/>
        <w:autoSpaceDN w:val="0"/>
        <w:adjustRightInd w:val="0"/>
        <w:spacing w:after="108" w:line="240" w:lineRule="auto"/>
        <w:jc w:val="both"/>
        <w:rPr>
          <w:rFonts w:ascii="Palatino Linotype" w:hAnsi="Palatino Linotype" w:cs="Wingdings 2"/>
          <w:color w:val="3891A7"/>
          <w:sz w:val="28"/>
          <w:szCs w:val="28"/>
        </w:rPr>
      </w:pPr>
    </w:p>
    <w:sectPr w:rsidR="00715113" w:rsidRPr="007D7B7D" w:rsidSect="004A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5113" w:rsidRDefault="00715113" w:rsidP="0020081C">
      <w:pPr>
        <w:spacing w:after="0" w:line="240" w:lineRule="auto"/>
      </w:pPr>
      <w:r>
        <w:separator/>
      </w:r>
    </w:p>
  </w:endnote>
  <w:endnote w:type="continuationSeparator" w:id="0">
    <w:p w:rsidR="00715113" w:rsidRDefault="00715113" w:rsidP="00200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New To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rbel">
    <w:altName w:val="Corbel"/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5113" w:rsidRDefault="00715113" w:rsidP="0020081C">
      <w:pPr>
        <w:spacing w:after="0" w:line="240" w:lineRule="auto"/>
      </w:pPr>
      <w:r>
        <w:separator/>
      </w:r>
    </w:p>
  </w:footnote>
  <w:footnote w:type="continuationSeparator" w:id="0">
    <w:p w:rsidR="00715113" w:rsidRDefault="00715113" w:rsidP="002008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35411"/>
    <w:multiLevelType w:val="hybridMultilevel"/>
    <w:tmpl w:val="BFC801DE"/>
    <w:lvl w:ilvl="0" w:tplc="FBAA407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320EE1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2EC7B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FBE5A6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58636D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0BCBE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EB8CD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03C18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E741A7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21859A7"/>
    <w:multiLevelType w:val="hybridMultilevel"/>
    <w:tmpl w:val="6BC855D0"/>
    <w:lvl w:ilvl="0" w:tplc="819E1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5AD36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BBA32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44A7B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617D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887D2E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3CAB3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68A4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48A49E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996EAE"/>
    <w:multiLevelType w:val="hybridMultilevel"/>
    <w:tmpl w:val="B802C92A"/>
    <w:lvl w:ilvl="0" w:tplc="F3E427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F0A71E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EA697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B52268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228FC7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B9989E3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05CC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ED2B19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A00E3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55B26508"/>
    <w:multiLevelType w:val="hybridMultilevel"/>
    <w:tmpl w:val="51E407DA"/>
    <w:lvl w:ilvl="0" w:tplc="AC70EF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B12980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8C76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2007F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FE21AF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C989E4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F7AA04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8C6A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DCEE95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6B0145D1"/>
    <w:multiLevelType w:val="hybridMultilevel"/>
    <w:tmpl w:val="62222E38"/>
    <w:lvl w:ilvl="0" w:tplc="63AC4D1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81694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02821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B6E458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A4A1D4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A1AE39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50ED43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6AEAD4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FA8B6F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EB14C0A"/>
    <w:multiLevelType w:val="hybridMultilevel"/>
    <w:tmpl w:val="BD54EF8C"/>
    <w:lvl w:ilvl="0" w:tplc="8EA6F9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6C81C7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BC30D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12C1F4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794287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9F5C3D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EE20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22AEA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E4499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71632A34"/>
    <w:multiLevelType w:val="hybridMultilevel"/>
    <w:tmpl w:val="79A8ABAE"/>
    <w:lvl w:ilvl="0" w:tplc="A87AD32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9E65C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D16F8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424061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CCD79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4001A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03038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F0DF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D22395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009D"/>
    <w:rsid w:val="000049AE"/>
    <w:rsid w:val="000305A7"/>
    <w:rsid w:val="00061AA3"/>
    <w:rsid w:val="0006403F"/>
    <w:rsid w:val="00091429"/>
    <w:rsid w:val="000A64E7"/>
    <w:rsid w:val="000B1A57"/>
    <w:rsid w:val="000E5F5F"/>
    <w:rsid w:val="000F3E77"/>
    <w:rsid w:val="000F795C"/>
    <w:rsid w:val="00104C8B"/>
    <w:rsid w:val="0012771F"/>
    <w:rsid w:val="001341E5"/>
    <w:rsid w:val="00145E62"/>
    <w:rsid w:val="001702AB"/>
    <w:rsid w:val="001903D7"/>
    <w:rsid w:val="001A1BED"/>
    <w:rsid w:val="001B40D3"/>
    <w:rsid w:val="001C4BA4"/>
    <w:rsid w:val="001D1CC7"/>
    <w:rsid w:val="001E7DB3"/>
    <w:rsid w:val="001F2B99"/>
    <w:rsid w:val="0020081C"/>
    <w:rsid w:val="00262E58"/>
    <w:rsid w:val="00270C1B"/>
    <w:rsid w:val="002834A7"/>
    <w:rsid w:val="002B4202"/>
    <w:rsid w:val="002C7CBF"/>
    <w:rsid w:val="002D398A"/>
    <w:rsid w:val="002F0E7D"/>
    <w:rsid w:val="002F3D51"/>
    <w:rsid w:val="00312F8E"/>
    <w:rsid w:val="003249B7"/>
    <w:rsid w:val="003454CE"/>
    <w:rsid w:val="0035416F"/>
    <w:rsid w:val="00356B1E"/>
    <w:rsid w:val="0036654C"/>
    <w:rsid w:val="003A587D"/>
    <w:rsid w:val="003D370E"/>
    <w:rsid w:val="003E5C5C"/>
    <w:rsid w:val="00404DEA"/>
    <w:rsid w:val="0041141C"/>
    <w:rsid w:val="00422F90"/>
    <w:rsid w:val="00426275"/>
    <w:rsid w:val="00440299"/>
    <w:rsid w:val="00454F6C"/>
    <w:rsid w:val="00455B2C"/>
    <w:rsid w:val="00480EF4"/>
    <w:rsid w:val="00482C2C"/>
    <w:rsid w:val="00485FFD"/>
    <w:rsid w:val="00486005"/>
    <w:rsid w:val="004860B5"/>
    <w:rsid w:val="00494711"/>
    <w:rsid w:val="0049781A"/>
    <w:rsid w:val="004A7EC1"/>
    <w:rsid w:val="004C6BDD"/>
    <w:rsid w:val="004D481C"/>
    <w:rsid w:val="0050556B"/>
    <w:rsid w:val="005059C7"/>
    <w:rsid w:val="00515302"/>
    <w:rsid w:val="00531201"/>
    <w:rsid w:val="0054181D"/>
    <w:rsid w:val="0055398A"/>
    <w:rsid w:val="00554785"/>
    <w:rsid w:val="00562EFB"/>
    <w:rsid w:val="005861AC"/>
    <w:rsid w:val="00592217"/>
    <w:rsid w:val="005967FD"/>
    <w:rsid w:val="005A196C"/>
    <w:rsid w:val="005B2E30"/>
    <w:rsid w:val="005C2FC2"/>
    <w:rsid w:val="005D2525"/>
    <w:rsid w:val="00603464"/>
    <w:rsid w:val="006175E4"/>
    <w:rsid w:val="006608EF"/>
    <w:rsid w:val="00674AC7"/>
    <w:rsid w:val="00676419"/>
    <w:rsid w:val="00693B6A"/>
    <w:rsid w:val="006B77D5"/>
    <w:rsid w:val="006C4F12"/>
    <w:rsid w:val="00700FE1"/>
    <w:rsid w:val="00702092"/>
    <w:rsid w:val="00702374"/>
    <w:rsid w:val="007037B9"/>
    <w:rsid w:val="00715113"/>
    <w:rsid w:val="00723DB8"/>
    <w:rsid w:val="0074288E"/>
    <w:rsid w:val="0075762B"/>
    <w:rsid w:val="00764BD2"/>
    <w:rsid w:val="0076511E"/>
    <w:rsid w:val="00783399"/>
    <w:rsid w:val="00787BAC"/>
    <w:rsid w:val="007A743C"/>
    <w:rsid w:val="007B154F"/>
    <w:rsid w:val="007C08D2"/>
    <w:rsid w:val="007D7B7D"/>
    <w:rsid w:val="007D7F48"/>
    <w:rsid w:val="007E2925"/>
    <w:rsid w:val="007F1A7B"/>
    <w:rsid w:val="00805651"/>
    <w:rsid w:val="008060E6"/>
    <w:rsid w:val="00814EFF"/>
    <w:rsid w:val="00821751"/>
    <w:rsid w:val="00832A01"/>
    <w:rsid w:val="00846CF6"/>
    <w:rsid w:val="00852AFF"/>
    <w:rsid w:val="00895BCC"/>
    <w:rsid w:val="008A3DC7"/>
    <w:rsid w:val="008B18AA"/>
    <w:rsid w:val="008B1CDF"/>
    <w:rsid w:val="008B676A"/>
    <w:rsid w:val="008C3186"/>
    <w:rsid w:val="008C4F47"/>
    <w:rsid w:val="008D46D3"/>
    <w:rsid w:val="008F1FC3"/>
    <w:rsid w:val="008F6ABA"/>
    <w:rsid w:val="00900A71"/>
    <w:rsid w:val="0090141A"/>
    <w:rsid w:val="009145EB"/>
    <w:rsid w:val="00920A51"/>
    <w:rsid w:val="00920CC4"/>
    <w:rsid w:val="009409DB"/>
    <w:rsid w:val="009434D9"/>
    <w:rsid w:val="00953183"/>
    <w:rsid w:val="00977D7C"/>
    <w:rsid w:val="00986FC5"/>
    <w:rsid w:val="009B10F2"/>
    <w:rsid w:val="009B123B"/>
    <w:rsid w:val="009C0F4B"/>
    <w:rsid w:val="009E1305"/>
    <w:rsid w:val="00A02E69"/>
    <w:rsid w:val="00A1486F"/>
    <w:rsid w:val="00A321AA"/>
    <w:rsid w:val="00A64082"/>
    <w:rsid w:val="00A73BC4"/>
    <w:rsid w:val="00A82799"/>
    <w:rsid w:val="00A83F04"/>
    <w:rsid w:val="00A90418"/>
    <w:rsid w:val="00A9492E"/>
    <w:rsid w:val="00AB2526"/>
    <w:rsid w:val="00AC350E"/>
    <w:rsid w:val="00AC6A09"/>
    <w:rsid w:val="00AD0835"/>
    <w:rsid w:val="00AD2518"/>
    <w:rsid w:val="00AE13B5"/>
    <w:rsid w:val="00AF2402"/>
    <w:rsid w:val="00AF331F"/>
    <w:rsid w:val="00AF5CC4"/>
    <w:rsid w:val="00B16E95"/>
    <w:rsid w:val="00B6741E"/>
    <w:rsid w:val="00B709FA"/>
    <w:rsid w:val="00B7292B"/>
    <w:rsid w:val="00BB08C6"/>
    <w:rsid w:val="00BC2E3B"/>
    <w:rsid w:val="00BD2BA5"/>
    <w:rsid w:val="00BE23A7"/>
    <w:rsid w:val="00BE6266"/>
    <w:rsid w:val="00BF7EE2"/>
    <w:rsid w:val="00C13C32"/>
    <w:rsid w:val="00C14049"/>
    <w:rsid w:val="00C149B8"/>
    <w:rsid w:val="00C226D2"/>
    <w:rsid w:val="00C26375"/>
    <w:rsid w:val="00C44DE2"/>
    <w:rsid w:val="00C5308F"/>
    <w:rsid w:val="00C61BCC"/>
    <w:rsid w:val="00C95C7C"/>
    <w:rsid w:val="00CA0CBC"/>
    <w:rsid w:val="00CB53E7"/>
    <w:rsid w:val="00CB6710"/>
    <w:rsid w:val="00CC3C46"/>
    <w:rsid w:val="00CC616E"/>
    <w:rsid w:val="00CE5DA9"/>
    <w:rsid w:val="00D22387"/>
    <w:rsid w:val="00D22B04"/>
    <w:rsid w:val="00D249CC"/>
    <w:rsid w:val="00D27847"/>
    <w:rsid w:val="00D44AD4"/>
    <w:rsid w:val="00D52346"/>
    <w:rsid w:val="00D60068"/>
    <w:rsid w:val="00D62EEF"/>
    <w:rsid w:val="00D74ABB"/>
    <w:rsid w:val="00D96764"/>
    <w:rsid w:val="00DE0E88"/>
    <w:rsid w:val="00E17A9C"/>
    <w:rsid w:val="00E27CD0"/>
    <w:rsid w:val="00E35C7B"/>
    <w:rsid w:val="00E36B01"/>
    <w:rsid w:val="00E37E8F"/>
    <w:rsid w:val="00E400EF"/>
    <w:rsid w:val="00E427D3"/>
    <w:rsid w:val="00E464E6"/>
    <w:rsid w:val="00E67387"/>
    <w:rsid w:val="00E67E9D"/>
    <w:rsid w:val="00E75BA0"/>
    <w:rsid w:val="00E95D42"/>
    <w:rsid w:val="00EB2CF8"/>
    <w:rsid w:val="00ED4007"/>
    <w:rsid w:val="00EF7322"/>
    <w:rsid w:val="00F226F6"/>
    <w:rsid w:val="00F30641"/>
    <w:rsid w:val="00F4511E"/>
    <w:rsid w:val="00F8009D"/>
    <w:rsid w:val="00F854D2"/>
    <w:rsid w:val="00F9348F"/>
    <w:rsid w:val="00F95A9E"/>
    <w:rsid w:val="00FB643D"/>
    <w:rsid w:val="00FE12CA"/>
    <w:rsid w:val="00FE6D1D"/>
    <w:rsid w:val="00FF3D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E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B2E30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D6006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viiyi">
    <w:name w:val="viiyi"/>
    <w:basedOn w:val="DefaultParagraphFont"/>
    <w:uiPriority w:val="99"/>
    <w:rsid w:val="003D370E"/>
    <w:rPr>
      <w:rFonts w:cs="Times New Roman"/>
    </w:rPr>
  </w:style>
  <w:style w:type="character" w:customStyle="1" w:styleId="jlqj4b">
    <w:name w:val="jlqj4b"/>
    <w:basedOn w:val="DefaultParagraphFont"/>
    <w:uiPriority w:val="99"/>
    <w:rsid w:val="003D370E"/>
    <w:rPr>
      <w:rFonts w:cs="Times New Roman"/>
    </w:rPr>
  </w:style>
  <w:style w:type="paragraph" w:customStyle="1" w:styleId="Default">
    <w:name w:val="Default"/>
    <w:uiPriority w:val="99"/>
    <w:rsid w:val="0059221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200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081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00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0081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0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1843</TotalTime>
  <Pages>49</Pages>
  <Words>9409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oper05_101</cp:lastModifiedBy>
  <cp:revision>29</cp:revision>
  <dcterms:created xsi:type="dcterms:W3CDTF">2021-10-12T08:25:00Z</dcterms:created>
  <dcterms:modified xsi:type="dcterms:W3CDTF">2024-05-16T05:00:00Z</dcterms:modified>
</cp:coreProperties>
</file>